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50" w:rsidRPr="00BC0C55" w:rsidRDefault="00D90A01" w:rsidP="00E15533">
      <w:pPr>
        <w:pStyle w:val="4"/>
        <w:ind w:firstLine="720"/>
        <w:rPr>
          <w:sz w:val="24"/>
          <w:szCs w:val="24"/>
        </w:rPr>
      </w:pPr>
      <w:r>
        <w:rPr>
          <w:sz w:val="24"/>
          <w:szCs w:val="24"/>
        </w:rPr>
        <w:t>ДОГОВОР</w:t>
      </w:r>
      <w:r w:rsidR="000C272E" w:rsidRPr="005E1C54">
        <w:rPr>
          <w:sz w:val="24"/>
          <w:szCs w:val="24"/>
        </w:rPr>
        <w:t xml:space="preserve"> </w:t>
      </w:r>
      <w:r w:rsidR="00E775B3" w:rsidRPr="005E1C54">
        <w:rPr>
          <w:sz w:val="24"/>
          <w:szCs w:val="24"/>
        </w:rPr>
        <w:t>№</w:t>
      </w:r>
      <w:r w:rsidR="000C272E" w:rsidRPr="005E1C54">
        <w:rPr>
          <w:sz w:val="24"/>
          <w:szCs w:val="24"/>
        </w:rPr>
        <w:t xml:space="preserve"> </w:t>
      </w:r>
      <w:r w:rsidR="001A665E">
        <w:rPr>
          <w:sz w:val="24"/>
          <w:szCs w:val="24"/>
        </w:rPr>
        <w:t>_____</w:t>
      </w:r>
    </w:p>
    <w:p w:rsidR="00456050" w:rsidRPr="005E1C54" w:rsidRDefault="00456050" w:rsidP="00E15533">
      <w:pPr>
        <w:pStyle w:val="1"/>
        <w:ind w:firstLine="720"/>
        <w:rPr>
          <w:b/>
          <w:szCs w:val="24"/>
        </w:rPr>
      </w:pPr>
    </w:p>
    <w:p w:rsidR="00456050" w:rsidRPr="005E1C54" w:rsidRDefault="000C272E" w:rsidP="00457A77">
      <w:pPr>
        <w:jc w:val="center"/>
        <w:rPr>
          <w:sz w:val="24"/>
          <w:szCs w:val="24"/>
        </w:rPr>
      </w:pPr>
      <w:r w:rsidRPr="005E1C54">
        <w:rPr>
          <w:sz w:val="24"/>
          <w:szCs w:val="24"/>
        </w:rPr>
        <w:t xml:space="preserve">г. Ангарск                                                                                               </w:t>
      </w:r>
      <w:r w:rsidR="008504AF" w:rsidRPr="005E1C54">
        <w:rPr>
          <w:sz w:val="24"/>
          <w:szCs w:val="24"/>
        </w:rPr>
        <w:t>«</w:t>
      </w:r>
      <w:r w:rsidR="001A665E">
        <w:rPr>
          <w:sz w:val="24"/>
          <w:szCs w:val="24"/>
        </w:rPr>
        <w:t>__</w:t>
      </w:r>
      <w:r w:rsidR="005A43CC">
        <w:rPr>
          <w:sz w:val="24"/>
          <w:szCs w:val="24"/>
        </w:rPr>
        <w:t>»</w:t>
      </w:r>
      <w:r w:rsidR="00AD5F4E" w:rsidRPr="00AD5F4E">
        <w:rPr>
          <w:sz w:val="24"/>
          <w:szCs w:val="24"/>
        </w:rPr>
        <w:t xml:space="preserve"> </w:t>
      </w:r>
      <w:r w:rsidR="001A665E">
        <w:rPr>
          <w:sz w:val="24"/>
          <w:szCs w:val="24"/>
        </w:rPr>
        <w:t>_______</w:t>
      </w:r>
      <w:r w:rsidR="00AD5F4E">
        <w:rPr>
          <w:sz w:val="24"/>
          <w:szCs w:val="24"/>
        </w:rPr>
        <w:t xml:space="preserve"> </w:t>
      </w:r>
      <w:r w:rsidR="00D40E94" w:rsidRPr="005E1C54">
        <w:rPr>
          <w:sz w:val="24"/>
          <w:szCs w:val="24"/>
        </w:rPr>
        <w:t>20</w:t>
      </w:r>
      <w:r w:rsidR="00AD5F4E">
        <w:rPr>
          <w:sz w:val="24"/>
          <w:szCs w:val="24"/>
        </w:rPr>
        <w:t>20</w:t>
      </w:r>
      <w:r w:rsidR="00E13E99" w:rsidRPr="005E1C54">
        <w:rPr>
          <w:sz w:val="24"/>
          <w:szCs w:val="24"/>
        </w:rPr>
        <w:t xml:space="preserve"> года</w:t>
      </w:r>
    </w:p>
    <w:p w:rsidR="00456050" w:rsidRPr="005E1C54" w:rsidRDefault="00456050" w:rsidP="00E15533">
      <w:pPr>
        <w:ind w:firstLine="720"/>
        <w:jc w:val="both"/>
        <w:rPr>
          <w:sz w:val="24"/>
          <w:szCs w:val="24"/>
        </w:rPr>
      </w:pPr>
    </w:p>
    <w:p w:rsidR="00212E30" w:rsidRDefault="00212E30" w:rsidP="00F507E9">
      <w:pPr>
        <w:ind w:firstLine="720"/>
        <w:jc w:val="both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Общество с ограниченной ответственностью Частное охранное предприятие «РН-Охрана-Ангарск»</w:t>
      </w:r>
      <w:r>
        <w:rPr>
          <w:b/>
          <w:sz w:val="24"/>
          <w:szCs w:val="24"/>
        </w:rPr>
        <w:t xml:space="preserve"> (ООО ЧОП «РН-Охрана-Ангарск»)</w:t>
      </w:r>
      <w:r w:rsidRPr="005E1C54">
        <w:rPr>
          <w:sz w:val="24"/>
          <w:szCs w:val="24"/>
        </w:rPr>
        <w:t>, им</w:t>
      </w:r>
      <w:r>
        <w:rPr>
          <w:sz w:val="24"/>
          <w:szCs w:val="24"/>
        </w:rPr>
        <w:t>енуемое в дальнейшем «Продавец</w:t>
      </w:r>
      <w:r w:rsidRPr="005E1C54">
        <w:rPr>
          <w:sz w:val="24"/>
          <w:szCs w:val="24"/>
        </w:rPr>
        <w:t xml:space="preserve">», в лице Генерального директора </w:t>
      </w:r>
      <w:r w:rsidR="000B46CD">
        <w:rPr>
          <w:sz w:val="24"/>
          <w:szCs w:val="24"/>
        </w:rPr>
        <w:t>Лобанова Геннадия Семеновича</w:t>
      </w:r>
      <w:r w:rsidRPr="005E1C54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Устава, с одной стороны, и</w:t>
      </w:r>
    </w:p>
    <w:p w:rsidR="00F507E9" w:rsidRPr="005E1C54" w:rsidRDefault="001A665E" w:rsidP="00F507E9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</w:t>
      </w:r>
      <w:r w:rsidR="00F507E9" w:rsidRPr="00810201">
        <w:rPr>
          <w:b/>
          <w:sz w:val="24"/>
          <w:szCs w:val="24"/>
        </w:rPr>
        <w:t>,</w:t>
      </w:r>
      <w:r w:rsidR="00F507E9" w:rsidRPr="005E1C54">
        <w:rPr>
          <w:sz w:val="24"/>
          <w:szCs w:val="24"/>
        </w:rPr>
        <w:t xml:space="preserve"> именуемое в дальнейшем «П</w:t>
      </w:r>
      <w:r w:rsidR="00212E30">
        <w:rPr>
          <w:sz w:val="24"/>
          <w:szCs w:val="24"/>
        </w:rPr>
        <w:t>окупатель</w:t>
      </w:r>
      <w:r w:rsidR="00F507E9" w:rsidRPr="005E1C54">
        <w:rPr>
          <w:sz w:val="24"/>
          <w:szCs w:val="24"/>
        </w:rPr>
        <w:t xml:space="preserve">», в лице </w:t>
      </w:r>
      <w:r>
        <w:rPr>
          <w:sz w:val="24"/>
          <w:szCs w:val="24"/>
        </w:rPr>
        <w:t>___________</w:t>
      </w:r>
      <w:r w:rsidR="00F507E9" w:rsidRPr="005E1C54">
        <w:rPr>
          <w:sz w:val="24"/>
          <w:szCs w:val="24"/>
        </w:rPr>
        <w:t xml:space="preserve">, </w:t>
      </w:r>
      <w:r w:rsidR="005A43CC">
        <w:rPr>
          <w:sz w:val="24"/>
          <w:szCs w:val="24"/>
        </w:rPr>
        <w:t>действующей на основании Устава</w:t>
      </w:r>
      <w:r w:rsidR="00F507E9" w:rsidRPr="005E1C54">
        <w:rPr>
          <w:sz w:val="24"/>
          <w:szCs w:val="24"/>
        </w:rPr>
        <w:t>, с другой стороны, в дальнейшем совместно именуемые «Стороны», заключили настоящий Договор о нижеследующем: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Предмет договора</w:t>
      </w:r>
    </w:p>
    <w:p w:rsidR="00ED76AE" w:rsidRPr="005E1C54" w:rsidRDefault="00456050" w:rsidP="007A7C9B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соответствии</w:t>
      </w:r>
      <w:r w:rsidR="00212E30">
        <w:rPr>
          <w:szCs w:val="24"/>
        </w:rPr>
        <w:t xml:space="preserve"> с настоящим Договором Продавец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>обязуется передать в собственность Покупателя</w:t>
      </w:r>
      <w:r w:rsidR="003259FF" w:rsidRPr="005E1C54">
        <w:rPr>
          <w:szCs w:val="24"/>
        </w:rPr>
        <w:t xml:space="preserve">, </w:t>
      </w:r>
      <w:r w:rsidR="00502C89" w:rsidRPr="005E1C54">
        <w:rPr>
          <w:szCs w:val="24"/>
        </w:rPr>
        <w:t>а Покупатель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 xml:space="preserve">обязуется </w:t>
      </w:r>
      <w:r w:rsidR="003259FF" w:rsidRPr="005E1C54">
        <w:rPr>
          <w:szCs w:val="24"/>
        </w:rPr>
        <w:t xml:space="preserve">принять </w:t>
      </w:r>
      <w:r w:rsidR="00212E30">
        <w:rPr>
          <w:szCs w:val="24"/>
        </w:rPr>
        <w:t>Имущество согласно Перечню (Приложение №1 к Договору) и оплатить</w:t>
      </w:r>
      <w:r w:rsidR="003259FF" w:rsidRPr="005E1C54">
        <w:rPr>
          <w:szCs w:val="24"/>
        </w:rPr>
        <w:t xml:space="preserve"> в порядке и на условиях, определенных настоящим договором</w:t>
      </w:r>
      <w:r w:rsidR="00ED76AE" w:rsidRPr="005E1C54">
        <w:rPr>
          <w:szCs w:val="24"/>
        </w:rPr>
        <w:t>.</w:t>
      </w:r>
    </w:p>
    <w:p w:rsidR="009565C4" w:rsidRPr="005E1C54" w:rsidRDefault="00212E30" w:rsidP="0024769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Характеристики, позволяющие однозначно идентифицировать передаваемое по Договору Имущество (наименование, количество, цена и стоимость), указаны </w:t>
      </w:r>
      <w:r w:rsidR="00E13E99" w:rsidRPr="005E1C54">
        <w:rPr>
          <w:szCs w:val="24"/>
        </w:rPr>
        <w:t>в</w:t>
      </w:r>
      <w:r w:rsidR="000C272E" w:rsidRPr="005E1C54">
        <w:rPr>
          <w:szCs w:val="24"/>
        </w:rPr>
        <w:t xml:space="preserve"> </w:t>
      </w:r>
      <w:r w:rsidR="0052486D" w:rsidRPr="005E1C54">
        <w:rPr>
          <w:szCs w:val="24"/>
        </w:rPr>
        <w:t>Приложени</w:t>
      </w:r>
      <w:r>
        <w:rPr>
          <w:szCs w:val="24"/>
        </w:rPr>
        <w:t>и № 1</w:t>
      </w:r>
      <w:r w:rsidR="0052486D" w:rsidRPr="005E1C54">
        <w:rPr>
          <w:szCs w:val="24"/>
        </w:rPr>
        <w:t xml:space="preserve">, </w:t>
      </w:r>
      <w:r w:rsidR="003259FF" w:rsidRPr="005E1C54">
        <w:rPr>
          <w:szCs w:val="24"/>
        </w:rPr>
        <w:t>котор</w:t>
      </w:r>
      <w:r>
        <w:rPr>
          <w:szCs w:val="24"/>
        </w:rPr>
        <w:t>ое</w:t>
      </w:r>
      <w:r w:rsidR="003259FF" w:rsidRPr="005E1C54">
        <w:rPr>
          <w:szCs w:val="24"/>
        </w:rPr>
        <w:t xml:space="preserve"> явля</w:t>
      </w:r>
      <w:r w:rsidR="00250FEC" w:rsidRPr="005E1C54">
        <w:rPr>
          <w:szCs w:val="24"/>
        </w:rPr>
        <w:t>е</w:t>
      </w:r>
      <w:r w:rsidR="003259FF" w:rsidRPr="005E1C54">
        <w:rPr>
          <w:szCs w:val="24"/>
        </w:rPr>
        <w:t>тся неотъемлемо</w:t>
      </w:r>
      <w:r w:rsidR="009C718C" w:rsidRPr="005E1C54">
        <w:rPr>
          <w:szCs w:val="24"/>
        </w:rPr>
        <w:t>й частью настоящего Д</w:t>
      </w:r>
      <w:r w:rsidR="003259FF" w:rsidRPr="005E1C54">
        <w:rPr>
          <w:szCs w:val="24"/>
        </w:rPr>
        <w:t>оговора.</w:t>
      </w:r>
    </w:p>
    <w:p w:rsidR="0052486D" w:rsidRPr="005E1C54" w:rsidRDefault="0052486D" w:rsidP="0052486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>П</w:t>
      </w:r>
      <w:r w:rsidR="00212E30">
        <w:t>родавец</w:t>
      </w:r>
      <w:r w:rsidRPr="005E1C54">
        <w:t xml:space="preserve"> гарантирует, что </w:t>
      </w:r>
      <w:r w:rsidR="00212E30">
        <w:t>передаваемое Имущество</w:t>
      </w:r>
      <w:r w:rsidRPr="005E1C54">
        <w:t xml:space="preserve"> </w:t>
      </w:r>
      <w:r w:rsidR="00624A08">
        <w:t xml:space="preserve">принадлежит ему на праве собственности, не продано, </w:t>
      </w:r>
      <w:r w:rsidR="00212E30">
        <w:t>свободно</w:t>
      </w:r>
      <w:r w:rsidRPr="005E1C54">
        <w:t xml:space="preserve"> от любых прав третьих лиц, не заложен</w:t>
      </w:r>
      <w:r w:rsidR="00212E30">
        <w:t>о</w:t>
      </w:r>
      <w:r w:rsidRPr="005E1C54">
        <w:t>, под запретом или арестом не состоит.</w:t>
      </w:r>
      <w:r w:rsidR="00310F14" w:rsidRPr="005E1C54">
        <w:t xml:space="preserve"> </w:t>
      </w:r>
      <w:r w:rsidR="00D075F8">
        <w:t>Имущество является бывшим ранее в употреблении, и передается в исправном состоянии, пригодном для его дальнейшей эксплуатации по своему функциональному назначению.</w:t>
      </w:r>
      <w:r w:rsidR="00310F14" w:rsidRPr="005E1C54">
        <w:t xml:space="preserve"> 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Цена и порядок расчетов по договору</w:t>
      </w:r>
    </w:p>
    <w:p w:rsidR="00381B88" w:rsidRPr="004C7900" w:rsidRDefault="00CF0A4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5E1C54">
        <w:rPr>
          <w:szCs w:val="24"/>
        </w:rPr>
        <w:t xml:space="preserve">Общая стоимость </w:t>
      </w:r>
      <w:r w:rsidR="00DD491A">
        <w:rPr>
          <w:szCs w:val="24"/>
        </w:rPr>
        <w:t>Имущества</w:t>
      </w:r>
      <w:r w:rsidRPr="005E1C54">
        <w:rPr>
          <w:szCs w:val="24"/>
        </w:rPr>
        <w:t xml:space="preserve"> составляет</w:t>
      </w:r>
      <w:r w:rsidR="00810201">
        <w:rPr>
          <w:szCs w:val="24"/>
        </w:rPr>
        <w:t xml:space="preserve"> </w:t>
      </w:r>
      <w:r w:rsidR="001A665E">
        <w:rPr>
          <w:b/>
          <w:szCs w:val="24"/>
        </w:rPr>
        <w:t>_______</w:t>
      </w:r>
      <w:r w:rsidR="00810201">
        <w:rPr>
          <w:b/>
          <w:szCs w:val="24"/>
        </w:rPr>
        <w:t xml:space="preserve"> (</w:t>
      </w:r>
      <w:r w:rsidR="001A665E">
        <w:rPr>
          <w:b/>
          <w:szCs w:val="24"/>
        </w:rPr>
        <w:t>_______</w:t>
      </w:r>
      <w:r w:rsidR="005A43CC">
        <w:rPr>
          <w:b/>
          <w:szCs w:val="24"/>
        </w:rPr>
        <w:t>)</w:t>
      </w:r>
      <w:r w:rsidR="00DD491A">
        <w:rPr>
          <w:szCs w:val="24"/>
        </w:rPr>
        <w:t xml:space="preserve"> рублей, в том </w:t>
      </w:r>
      <w:r w:rsidR="00DD491A" w:rsidRPr="004C7900">
        <w:rPr>
          <w:szCs w:val="24"/>
        </w:rPr>
        <w:t>числе НДС</w:t>
      </w:r>
      <w:r w:rsidR="00381B88" w:rsidRPr="004C7900">
        <w:rPr>
          <w:szCs w:val="24"/>
        </w:rPr>
        <w:t>.</w:t>
      </w:r>
      <w:r w:rsidR="00DD491A" w:rsidRPr="004C7900">
        <w:rPr>
          <w:szCs w:val="24"/>
        </w:rPr>
        <w:t xml:space="preserve"> Стоимость Имущества указана в Приложении №1 к Договору, является твердой, и определяется на весь срок действия Договора.</w:t>
      </w:r>
    </w:p>
    <w:p w:rsidR="00DD491A" w:rsidRPr="004C7900" w:rsidRDefault="00DD491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4C7900">
        <w:rPr>
          <w:szCs w:val="24"/>
        </w:rPr>
        <w:t xml:space="preserve">Стоимость Имущества определена Сторонами на основании Отчета об оценке от «09» апреля 2020г. № 200775, выполненного </w:t>
      </w:r>
      <w:r w:rsidR="00FB6436" w:rsidRPr="004C7900">
        <w:rPr>
          <w:szCs w:val="24"/>
        </w:rPr>
        <w:t>ООО «Новосибирская оценочная компания».</w:t>
      </w:r>
    </w:p>
    <w:p w:rsidR="003D4587" w:rsidRPr="004C7900" w:rsidRDefault="00884A58" w:rsidP="00884A58">
      <w:pPr>
        <w:pStyle w:val="a3"/>
        <w:ind w:firstLine="709"/>
        <w:rPr>
          <w:szCs w:val="24"/>
        </w:rPr>
      </w:pPr>
      <w:r w:rsidRPr="004C7900">
        <w:rPr>
          <w:szCs w:val="24"/>
        </w:rPr>
        <w:t xml:space="preserve">2.3.  </w:t>
      </w:r>
      <w:r w:rsidR="003D4587" w:rsidRPr="004C7900">
        <w:rPr>
          <w:szCs w:val="24"/>
        </w:rPr>
        <w:t>Оплата товара производится Покупателем путем перечисления денежных средств на расчетный счет Продавца в течение 5 (Пяти) банковских дней с момента выставления счета на оплату.</w:t>
      </w:r>
    </w:p>
    <w:p w:rsidR="00456050" w:rsidRDefault="00E26C80" w:rsidP="00E26C80">
      <w:pPr>
        <w:pStyle w:val="a3"/>
        <w:ind w:firstLine="709"/>
        <w:rPr>
          <w:szCs w:val="24"/>
        </w:rPr>
      </w:pPr>
      <w:r w:rsidRPr="004C7900">
        <w:rPr>
          <w:szCs w:val="24"/>
        </w:rPr>
        <w:t>2.</w:t>
      </w:r>
      <w:r w:rsidR="00FB6436" w:rsidRPr="004C7900">
        <w:rPr>
          <w:szCs w:val="24"/>
        </w:rPr>
        <w:t>4</w:t>
      </w:r>
      <w:r w:rsidRPr="004C7900">
        <w:rPr>
          <w:szCs w:val="24"/>
        </w:rPr>
        <w:t xml:space="preserve">. </w:t>
      </w:r>
      <w:r w:rsidR="00AD4EFD" w:rsidRPr="004C7900">
        <w:rPr>
          <w:szCs w:val="24"/>
        </w:rPr>
        <w:t xml:space="preserve">Датой оплаты по Договору является дата </w:t>
      </w:r>
      <w:r w:rsidR="00423B3E" w:rsidRPr="004C7900">
        <w:rPr>
          <w:szCs w:val="24"/>
        </w:rPr>
        <w:t>поступления денежных средств на</w:t>
      </w:r>
      <w:r w:rsidR="00423B3E">
        <w:rPr>
          <w:szCs w:val="24"/>
        </w:rPr>
        <w:t xml:space="preserve"> расчетный счет Продавца в полном объеме</w:t>
      </w:r>
      <w:r w:rsidR="00AD4EFD" w:rsidRPr="005E1C54">
        <w:rPr>
          <w:szCs w:val="24"/>
        </w:rPr>
        <w:t xml:space="preserve">. </w:t>
      </w:r>
      <w:r w:rsidR="006B5E97" w:rsidRPr="005E1C54">
        <w:rPr>
          <w:szCs w:val="24"/>
        </w:rPr>
        <w:t xml:space="preserve">С этого момента Покупатель считается исполнившим свою обязанность по оплате </w:t>
      </w:r>
      <w:r w:rsidR="003D4587">
        <w:rPr>
          <w:szCs w:val="24"/>
        </w:rPr>
        <w:t>Имущества, передаваемого</w:t>
      </w:r>
      <w:r w:rsidR="006B5E97" w:rsidRPr="005E1C54">
        <w:rPr>
          <w:szCs w:val="24"/>
        </w:rPr>
        <w:t xml:space="preserve"> по настоящему Договору.</w:t>
      </w:r>
    </w:p>
    <w:p w:rsidR="00B80483" w:rsidRPr="005E1C54" w:rsidRDefault="00B80483" w:rsidP="00E26C80">
      <w:pPr>
        <w:pStyle w:val="a3"/>
        <w:ind w:firstLine="709"/>
        <w:rPr>
          <w:szCs w:val="24"/>
        </w:rPr>
      </w:pPr>
      <w:r>
        <w:rPr>
          <w:szCs w:val="24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РФ.</w:t>
      </w:r>
    </w:p>
    <w:p w:rsidR="00376F9D" w:rsidRPr="005E1C54" w:rsidRDefault="0052486D" w:rsidP="00832480">
      <w:pPr>
        <w:widowControl w:val="0"/>
        <w:ind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2.</w:t>
      </w:r>
      <w:r w:rsidR="00FB6436" w:rsidRPr="004C7900">
        <w:rPr>
          <w:sz w:val="24"/>
          <w:szCs w:val="24"/>
        </w:rPr>
        <w:t>5</w:t>
      </w:r>
      <w:r w:rsidRPr="004C7900">
        <w:rPr>
          <w:sz w:val="24"/>
          <w:szCs w:val="24"/>
        </w:rPr>
        <w:t xml:space="preserve">. </w:t>
      </w:r>
      <w:r w:rsidR="00EA0A21" w:rsidRPr="004C7900">
        <w:rPr>
          <w:sz w:val="24"/>
          <w:szCs w:val="24"/>
        </w:rPr>
        <w:t>М</w:t>
      </w:r>
      <w:r w:rsidRPr="004C7900">
        <w:rPr>
          <w:sz w:val="24"/>
          <w:szCs w:val="24"/>
        </w:rPr>
        <w:t>ежду Сторонами производится сверка расчетов.</w:t>
      </w:r>
      <w:r w:rsidRPr="004C7900">
        <w:rPr>
          <w:sz w:val="24"/>
          <w:szCs w:val="24"/>
        </w:rPr>
        <w:tab/>
        <w:t>Покупатель не позднее 30 числа месяца, следующего за отчетным кварталом, направля</w:t>
      </w:r>
      <w:r w:rsidR="00423B3E" w:rsidRPr="004C7900">
        <w:rPr>
          <w:sz w:val="24"/>
          <w:szCs w:val="24"/>
        </w:rPr>
        <w:t>ет Продавцу</w:t>
      </w:r>
      <w:r w:rsidRPr="004C7900">
        <w:rPr>
          <w:sz w:val="24"/>
          <w:szCs w:val="24"/>
        </w:rPr>
        <w:t xml:space="preserve"> оформленный со св</w:t>
      </w:r>
      <w:r w:rsidR="00423B3E" w:rsidRPr="004C7900">
        <w:rPr>
          <w:sz w:val="24"/>
          <w:szCs w:val="24"/>
        </w:rPr>
        <w:t>оей стороны акт сверки. Продавец</w:t>
      </w:r>
      <w:r w:rsidRPr="004C7900">
        <w:rPr>
          <w:sz w:val="24"/>
          <w:szCs w:val="24"/>
        </w:rPr>
        <w:t xml:space="preserve"> в течение 15 календарных дней с момента получения акта сверки производит сверку данных расчетов между Сторонами, при необходимости, оформляет протокол разногласий и направляет один экземпляр надлежаще оформленного акта в адрес Покупателя.</w:t>
      </w:r>
    </w:p>
    <w:p w:rsidR="00456050" w:rsidRPr="005E1C54" w:rsidRDefault="00B80483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передачи имущества</w:t>
      </w:r>
    </w:p>
    <w:p w:rsidR="00832480" w:rsidRPr="004C7900" w:rsidRDefault="00B80483" w:rsidP="00832480">
      <w:pPr>
        <w:pStyle w:val="ad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Передача Имущества осуществляется после полной оплаты на основании Акта приема-передачи, подписанного Сторонами. Риск случайной гибели или порчи</w:t>
      </w:r>
      <w:r w:rsidR="00622D1E" w:rsidRPr="004C7900">
        <w:rPr>
          <w:sz w:val="24"/>
          <w:szCs w:val="24"/>
        </w:rPr>
        <w:t xml:space="preserve"> </w:t>
      </w:r>
      <w:r w:rsidRPr="004C7900">
        <w:rPr>
          <w:sz w:val="24"/>
          <w:szCs w:val="24"/>
        </w:rPr>
        <w:t>Имуществ</w:t>
      </w:r>
      <w:r w:rsidR="00622D1E" w:rsidRPr="004C7900">
        <w:rPr>
          <w:sz w:val="24"/>
          <w:szCs w:val="24"/>
        </w:rPr>
        <w:t>а</w:t>
      </w:r>
      <w:r w:rsidRPr="004C7900">
        <w:rPr>
          <w:sz w:val="24"/>
          <w:szCs w:val="24"/>
        </w:rPr>
        <w:t xml:space="preserve"> переходит с Продавца на Покупателя с момента подписания Акта приема-передачи</w:t>
      </w:r>
      <w:r w:rsidR="00AC1305" w:rsidRPr="004C7900">
        <w:rPr>
          <w:sz w:val="24"/>
          <w:szCs w:val="24"/>
        </w:rPr>
        <w:t>.</w:t>
      </w:r>
    </w:p>
    <w:p w:rsidR="00BF4B1F" w:rsidRPr="004C7900" w:rsidRDefault="00BF4B1F" w:rsidP="00BF4B1F">
      <w:pPr>
        <w:pStyle w:val="ad"/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Право собственности на Имущество, передаваемое по настоящему Договору, переходит от Продавца к Покупателю с момента подписания Акта приема-передачи.</w:t>
      </w:r>
    </w:p>
    <w:p w:rsidR="00F507E9" w:rsidRPr="004C7900" w:rsidRDefault="00C27FE2" w:rsidP="00C27FE2">
      <w:pPr>
        <w:pStyle w:val="ad"/>
        <w:numPr>
          <w:ilvl w:val="1"/>
          <w:numId w:val="6"/>
        </w:numPr>
        <w:ind w:left="0"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Одновременно с Имуществом Продавец</w:t>
      </w:r>
      <w:r w:rsidR="00F507E9" w:rsidRPr="004C7900">
        <w:rPr>
          <w:sz w:val="24"/>
          <w:szCs w:val="24"/>
        </w:rPr>
        <w:t xml:space="preserve"> обязан передать Покупателю</w:t>
      </w:r>
      <w:r w:rsidRPr="004C7900">
        <w:rPr>
          <w:sz w:val="24"/>
          <w:szCs w:val="24"/>
        </w:rPr>
        <w:t xml:space="preserve"> подписанные со своей стороны</w:t>
      </w:r>
      <w:r w:rsidR="00F507E9" w:rsidRPr="004C7900">
        <w:rPr>
          <w:sz w:val="24"/>
          <w:szCs w:val="24"/>
        </w:rPr>
        <w:t xml:space="preserve"> необходимые документы: </w:t>
      </w:r>
      <w:r w:rsidR="00FF59C7" w:rsidRPr="004C7900">
        <w:rPr>
          <w:sz w:val="24"/>
          <w:szCs w:val="24"/>
        </w:rPr>
        <w:t xml:space="preserve">счет на оплату, </w:t>
      </w:r>
      <w:r w:rsidR="007A2935" w:rsidRPr="004C7900">
        <w:rPr>
          <w:sz w:val="24"/>
          <w:szCs w:val="24"/>
        </w:rPr>
        <w:t>счет-фактуру</w:t>
      </w:r>
      <w:r w:rsidR="00FF031D" w:rsidRPr="004C7900">
        <w:rPr>
          <w:sz w:val="24"/>
          <w:szCs w:val="24"/>
        </w:rPr>
        <w:t>,</w:t>
      </w:r>
      <w:r w:rsidR="00F507E9" w:rsidRPr="004C7900">
        <w:rPr>
          <w:sz w:val="24"/>
          <w:szCs w:val="24"/>
        </w:rPr>
        <w:t xml:space="preserve">  </w:t>
      </w:r>
      <w:r w:rsidRPr="004C7900">
        <w:rPr>
          <w:sz w:val="24"/>
          <w:szCs w:val="24"/>
        </w:rPr>
        <w:t xml:space="preserve">акт о приеме-передачи по отдельным объектам основных средств (далее ООС) по форме ОС-1, акт </w:t>
      </w:r>
      <w:r w:rsidRPr="004C7900">
        <w:rPr>
          <w:sz w:val="24"/>
          <w:szCs w:val="24"/>
        </w:rPr>
        <w:lastRenderedPageBreak/>
        <w:t>о приеме-передачи групп объектов основных средств (далее ООС) по форме ОС-1б (если применимо)</w:t>
      </w:r>
      <w:r w:rsidR="00884A58" w:rsidRPr="004C7900">
        <w:rPr>
          <w:sz w:val="24"/>
          <w:szCs w:val="24"/>
        </w:rPr>
        <w:t>.</w:t>
      </w:r>
      <w:r w:rsidR="00F507E9" w:rsidRPr="004C7900">
        <w:rPr>
          <w:sz w:val="24"/>
          <w:szCs w:val="24"/>
        </w:rPr>
        <w:t xml:space="preserve"> </w:t>
      </w:r>
    </w:p>
    <w:p w:rsidR="00C27FE2" w:rsidRPr="00C27FE2" w:rsidRDefault="00C27FE2" w:rsidP="00C27FE2">
      <w:pPr>
        <w:pStyle w:val="ad"/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Счета и акты, указанные в настоящем пункте, подписываются Покупателем одновременно с передачей Имущества и являются документами, подтверждающими его передачу.</w:t>
      </w:r>
      <w:bookmarkStart w:id="0" w:name="_GoBack"/>
      <w:bookmarkEnd w:id="0"/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3.5. Счет-фактура</w:t>
      </w:r>
      <w:r w:rsidR="007B3BEA" w:rsidRPr="005E1C54">
        <w:rPr>
          <w:sz w:val="24"/>
          <w:szCs w:val="24"/>
        </w:rPr>
        <w:t>, составляемая во исполнение обязательств Сторон по настоящему Договору, должна быть оформлена в соответствии с требованиями действующего налогового законодательства.</w:t>
      </w:r>
    </w:p>
    <w:p w:rsidR="007B3BEA" w:rsidRPr="005E1C54" w:rsidRDefault="00D3131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="00A467EB"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обязуется направить Покупателю надлежащим образом заверенные копии документов, подтверждающих полномочия лиц, уполномоченных подписывать </w:t>
      </w:r>
      <w:r w:rsidRPr="005E1C54">
        <w:rPr>
          <w:sz w:val="24"/>
          <w:szCs w:val="24"/>
        </w:rPr>
        <w:t>Дополнительные Соглашения к настоящему Договору, акты</w:t>
      </w:r>
      <w:r w:rsidR="007B3BEA" w:rsidRPr="005E1C54">
        <w:rPr>
          <w:sz w:val="24"/>
          <w:szCs w:val="24"/>
        </w:rPr>
        <w:t>,</w:t>
      </w:r>
      <w:r w:rsidRPr="005E1C54">
        <w:rPr>
          <w:sz w:val="24"/>
          <w:szCs w:val="24"/>
        </w:rPr>
        <w:t xml:space="preserve"> иные формы первичной учетной документации и</w:t>
      </w:r>
      <w:r w:rsidR="007B3BEA" w:rsidRPr="005E1C54">
        <w:rPr>
          <w:sz w:val="24"/>
          <w:szCs w:val="24"/>
        </w:rPr>
        <w:t xml:space="preserve"> счета-фактуры</w:t>
      </w:r>
      <w:r w:rsidR="007A2935" w:rsidRPr="005E1C54">
        <w:rPr>
          <w:sz w:val="24"/>
          <w:szCs w:val="24"/>
        </w:rPr>
        <w:t xml:space="preserve"> </w:t>
      </w:r>
      <w:r w:rsidR="007B3BEA" w:rsidRPr="005E1C54">
        <w:rPr>
          <w:sz w:val="24"/>
          <w:szCs w:val="24"/>
        </w:rPr>
        <w:t>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</w:t>
      </w:r>
      <w:r w:rsidRPr="005E1C54">
        <w:rPr>
          <w:sz w:val="24"/>
          <w:szCs w:val="24"/>
        </w:rPr>
        <w:t>, а также предоставить заверенные организацией образцы подписей вышеуказанных лиц</w:t>
      </w:r>
      <w:r w:rsidR="007B3BEA" w:rsidRPr="005E1C54">
        <w:rPr>
          <w:sz w:val="24"/>
          <w:szCs w:val="24"/>
        </w:rPr>
        <w:t>. В случае изменения перечня лиц, имеющих выш</w:t>
      </w:r>
      <w:r w:rsidR="00A467EB">
        <w:rPr>
          <w:sz w:val="24"/>
          <w:szCs w:val="24"/>
        </w:rPr>
        <w:t>еуказанные полномочия, Продавец</w:t>
      </w:r>
      <w:r w:rsidR="007B3BEA" w:rsidRPr="005E1C54">
        <w:rPr>
          <w:sz w:val="24"/>
          <w:szCs w:val="24"/>
        </w:rPr>
        <w:t xml:space="preserve"> обязуется незамедлительно сообщить об этом Покупате</w:t>
      </w:r>
      <w:r w:rsidR="00A467EB">
        <w:rPr>
          <w:sz w:val="24"/>
          <w:szCs w:val="24"/>
        </w:rPr>
        <w:t>ля</w:t>
      </w:r>
      <w:r w:rsidR="007B3BEA" w:rsidRPr="005E1C54">
        <w:rPr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составляемая во исполнение обязательств Сторон по настоящему Договору, и подписанная руководителем и главным бухгалтером, должна содержать расшифровки их подписей с указанием фамилий и инициалов.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подписанная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 передается нарочным (курьером) с обязательным подписанием акта приема-передачи счета-фактуры уполномоченным лицом или почтовым отправлением с описью вложения.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оригиналом счета-фактуры направляются надлежащим образом заверенные копии документов, подтверждающих полномочия лиц подписывать счет-фактуру (за исключением случаев, когда соответствующие документы были предоставлены ранее).</w:t>
      </w:r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 подписании счета-фактуры</w:t>
      </w:r>
      <w:r w:rsidR="007B3BEA" w:rsidRPr="005E1C54">
        <w:rPr>
          <w:sz w:val="24"/>
          <w:szCs w:val="24"/>
        </w:rPr>
        <w:t xml:space="preserve"> не допускается использование факсимильного воспроизведения подписи, либо иного аналога собственноручной подписи. </w:t>
      </w:r>
    </w:p>
    <w:p w:rsidR="007B3BEA" w:rsidRPr="005E1C54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 обнаружении некорректно оформленной счет-фактуры и первичных документов Покупатель в течение 5 (пяти) рабочих дней с момента получения копий и/или оригинала счета-фактуры направляет уведомление на электронный адрес </w:t>
      </w:r>
      <w:r w:rsidR="007A2935" w:rsidRPr="005E1C54">
        <w:rPr>
          <w:sz w:val="24"/>
          <w:szCs w:val="24"/>
        </w:rPr>
        <w:t>П</w:t>
      </w:r>
      <w:r w:rsidR="00A467EB">
        <w:rPr>
          <w:sz w:val="24"/>
          <w:szCs w:val="24"/>
        </w:rPr>
        <w:t>родавца</w:t>
      </w:r>
      <w:r w:rsidRPr="005E1C54">
        <w:rPr>
          <w:sz w:val="24"/>
          <w:szCs w:val="24"/>
        </w:rPr>
        <w:t xml:space="preserve"> о данном факте с описанием выявленных нарушений.</w:t>
      </w:r>
    </w:p>
    <w:p w:rsidR="007B3BEA" w:rsidRPr="005E1C54" w:rsidRDefault="00A467EB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счета-фактуры.</w:t>
      </w:r>
    </w:p>
    <w:p w:rsidR="007B3BEA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3.6. Датой </w:t>
      </w:r>
      <w:r w:rsidR="00A467EB">
        <w:rPr>
          <w:sz w:val="24"/>
          <w:szCs w:val="24"/>
        </w:rPr>
        <w:t>передачи Имущества</w:t>
      </w:r>
      <w:r w:rsidRPr="005E1C54">
        <w:rPr>
          <w:sz w:val="24"/>
          <w:szCs w:val="24"/>
        </w:rPr>
        <w:t xml:space="preserve"> по настоящему Договору Стороны считают дату и</w:t>
      </w:r>
      <w:r w:rsidR="00A467EB">
        <w:rPr>
          <w:sz w:val="24"/>
          <w:szCs w:val="24"/>
        </w:rPr>
        <w:t>сполнения обязанности Продавца</w:t>
      </w:r>
      <w:r w:rsidRPr="005E1C54">
        <w:rPr>
          <w:sz w:val="24"/>
          <w:szCs w:val="24"/>
        </w:rPr>
        <w:t xml:space="preserve"> по передаче </w:t>
      </w:r>
      <w:r w:rsidR="00A467EB">
        <w:rPr>
          <w:sz w:val="24"/>
          <w:szCs w:val="24"/>
        </w:rPr>
        <w:t>Имущества</w:t>
      </w:r>
      <w:r w:rsidRPr="005E1C54">
        <w:rPr>
          <w:sz w:val="24"/>
          <w:szCs w:val="24"/>
        </w:rPr>
        <w:t xml:space="preserve"> (дата подписания Сторонами </w:t>
      </w:r>
      <w:r w:rsidR="005D155D" w:rsidRPr="005E1C54">
        <w:rPr>
          <w:sz w:val="24"/>
          <w:szCs w:val="24"/>
        </w:rPr>
        <w:t>счет-фактуры</w:t>
      </w:r>
      <w:r w:rsidRPr="005E1C54">
        <w:rPr>
          <w:sz w:val="24"/>
          <w:szCs w:val="24"/>
        </w:rPr>
        <w:t xml:space="preserve"> и </w:t>
      </w:r>
      <w:r w:rsidR="00A467EB">
        <w:rPr>
          <w:sz w:val="24"/>
          <w:szCs w:val="24"/>
        </w:rPr>
        <w:t>необходимых</w:t>
      </w:r>
      <w:r w:rsidRPr="005E1C54">
        <w:rPr>
          <w:sz w:val="24"/>
          <w:szCs w:val="24"/>
        </w:rPr>
        <w:t xml:space="preserve"> документов, указанных в п.3.</w:t>
      </w:r>
      <w:r w:rsidR="00A467EB">
        <w:rPr>
          <w:sz w:val="24"/>
          <w:szCs w:val="24"/>
        </w:rPr>
        <w:t>2</w:t>
      </w:r>
      <w:r w:rsidRPr="005E1C54">
        <w:rPr>
          <w:sz w:val="24"/>
          <w:szCs w:val="24"/>
        </w:rPr>
        <w:t>. настоящего договора</w:t>
      </w:r>
      <w:r w:rsidR="005D155D" w:rsidRPr="005E1C54">
        <w:rPr>
          <w:sz w:val="24"/>
          <w:szCs w:val="24"/>
        </w:rPr>
        <w:t>)</w:t>
      </w:r>
      <w:r w:rsidRPr="005E1C54">
        <w:rPr>
          <w:sz w:val="24"/>
          <w:szCs w:val="24"/>
        </w:rPr>
        <w:t>.</w:t>
      </w:r>
    </w:p>
    <w:p w:rsidR="00806AAA" w:rsidRPr="005E1C54" w:rsidRDefault="00806AAA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3.7. Стороны установили, что Покупатель осуществляет проверку Имущества по количеству и качеству в момент его приемки. Покупатель извещен, что Имущество является бывшим в употреблении и согласен с качественными характеристиками передаваемого Имущества.</w:t>
      </w:r>
    </w:p>
    <w:p w:rsidR="00C37042" w:rsidRPr="00CE362E" w:rsidRDefault="00CE362E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CE362E">
        <w:rPr>
          <w:b/>
          <w:sz w:val="24"/>
          <w:szCs w:val="24"/>
        </w:rPr>
        <w:t>Обязанности сторон</w:t>
      </w:r>
    </w:p>
    <w:p w:rsidR="00C37042" w:rsidRDefault="00CE362E" w:rsidP="00D24B28">
      <w:pPr>
        <w:pStyle w:val="a3"/>
        <w:numPr>
          <w:ilvl w:val="1"/>
          <w:numId w:val="1"/>
        </w:numPr>
        <w:tabs>
          <w:tab w:val="left" w:pos="1134"/>
        </w:tabs>
        <w:ind w:left="0" w:firstLine="720"/>
        <w:rPr>
          <w:szCs w:val="24"/>
        </w:rPr>
      </w:pPr>
      <w:r>
        <w:rPr>
          <w:szCs w:val="24"/>
        </w:rPr>
        <w:t>Продавец обязан:</w:t>
      </w:r>
    </w:p>
    <w:p w:rsidR="00760A73" w:rsidRDefault="00CE362E" w:rsidP="00CE362E">
      <w:pPr>
        <w:pStyle w:val="a3"/>
        <w:numPr>
          <w:ilvl w:val="2"/>
          <w:numId w:val="1"/>
        </w:numPr>
        <w:tabs>
          <w:tab w:val="clear" w:pos="2160"/>
          <w:tab w:val="num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Передать Покупателю Имущество надлежащего качества на основании Акта приема-передачи вместе со всеми </w:t>
      </w:r>
      <w:r w:rsidR="00760A73">
        <w:rPr>
          <w:szCs w:val="24"/>
        </w:rPr>
        <w:t>относящимися к нему документами, а также все сведения и информацию, связанные с передаваемым Имуществом.</w:t>
      </w:r>
    </w:p>
    <w:p w:rsidR="00760A73" w:rsidRDefault="00760A73" w:rsidP="00760A73">
      <w:pPr>
        <w:pStyle w:val="a3"/>
        <w:numPr>
          <w:ilvl w:val="1"/>
          <w:numId w:val="1"/>
        </w:numPr>
        <w:tabs>
          <w:tab w:val="left" w:pos="1134"/>
        </w:tabs>
        <w:ind w:firstLine="6"/>
        <w:rPr>
          <w:szCs w:val="24"/>
        </w:rPr>
      </w:pPr>
      <w:r>
        <w:rPr>
          <w:szCs w:val="24"/>
        </w:rPr>
        <w:t>Покупатель обязан:</w:t>
      </w:r>
    </w:p>
    <w:p w:rsidR="00CE362E" w:rsidRDefault="00760A7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Принять Имущество</w:t>
      </w:r>
      <w:r w:rsidR="00FB4A43">
        <w:rPr>
          <w:szCs w:val="24"/>
        </w:rPr>
        <w:t xml:space="preserve"> вместе со всеми относящимися к нему документами</w:t>
      </w:r>
      <w:r>
        <w:rPr>
          <w:szCs w:val="24"/>
        </w:rPr>
        <w:t xml:space="preserve"> в установленные договором сроки.</w:t>
      </w:r>
      <w:r w:rsidR="00CE362E">
        <w:rPr>
          <w:szCs w:val="24"/>
        </w:rPr>
        <w:t xml:space="preserve"> </w:t>
      </w:r>
    </w:p>
    <w:p w:rsidR="00FB4A43" w:rsidRDefault="00FB4A4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Оплатить стоимость Имущества в порядке, предусмотренном настоящим Договором.</w:t>
      </w:r>
    </w:p>
    <w:p w:rsidR="00F672EE" w:rsidRPr="005E1C54" w:rsidRDefault="00F672EE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Нести все расходы, связанные с государственной регистрацией перехода права собственности на Имущество.</w:t>
      </w:r>
    </w:p>
    <w:p w:rsidR="000C61DE" w:rsidRPr="005E1C54" w:rsidRDefault="007218FF" w:rsidP="00D24B28">
      <w:pPr>
        <w:widowControl w:val="0"/>
        <w:tabs>
          <w:tab w:val="left" w:pos="1134"/>
        </w:tabs>
        <w:ind w:firstLine="720"/>
        <w:jc w:val="both"/>
        <w:rPr>
          <w:szCs w:val="24"/>
        </w:rPr>
      </w:pPr>
      <w:r w:rsidRPr="005E1C54">
        <w:rPr>
          <w:sz w:val="24"/>
          <w:szCs w:val="24"/>
        </w:rPr>
        <w:t xml:space="preserve"> </w:t>
      </w:r>
    </w:p>
    <w:p w:rsidR="00456050" w:rsidRPr="005E1C54" w:rsidRDefault="00247690" w:rsidP="0008519E">
      <w:pPr>
        <w:numPr>
          <w:ilvl w:val="0"/>
          <w:numId w:val="1"/>
        </w:numPr>
        <w:ind w:left="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Ответственность сторон</w:t>
      </w:r>
    </w:p>
    <w:p w:rsidR="007A3CDC" w:rsidRPr="005E1C54" w:rsidRDefault="007A3CDC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случаях, не предусмотренных настоящим Договором, за неисполнение либо ненадлежащее исполнение своих обязательств по Договору, Стороны несут ответственность, установленную действующим законодательством РФ.</w:t>
      </w:r>
    </w:p>
    <w:p w:rsidR="000C61DE" w:rsidRPr="005E1C54" w:rsidRDefault="007218FF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 В случае нарушения сроков </w:t>
      </w:r>
      <w:r w:rsidR="00F672EE">
        <w:rPr>
          <w:szCs w:val="24"/>
        </w:rPr>
        <w:t>передачи Имущества</w:t>
      </w:r>
      <w:r w:rsidRPr="005E1C54">
        <w:rPr>
          <w:szCs w:val="24"/>
        </w:rPr>
        <w:t>, предусмо</w:t>
      </w:r>
      <w:r w:rsidR="00E020EB" w:rsidRPr="005E1C54">
        <w:rPr>
          <w:szCs w:val="24"/>
        </w:rPr>
        <w:t>тренных в настоящем Договоре и П</w:t>
      </w:r>
      <w:r w:rsidRPr="005E1C54">
        <w:rPr>
          <w:szCs w:val="24"/>
        </w:rPr>
        <w:t xml:space="preserve">риложениях к нему, Покупатель вправе предъявить </w:t>
      </w:r>
      <w:r w:rsidR="00F672EE">
        <w:rPr>
          <w:szCs w:val="24"/>
        </w:rPr>
        <w:t>Продавцу</w:t>
      </w:r>
      <w:r w:rsidRPr="005E1C54">
        <w:rPr>
          <w:szCs w:val="24"/>
        </w:rPr>
        <w:t xml:space="preserve"> требование об уплате пени в размере 0,</w:t>
      </w:r>
      <w:r w:rsidR="0008664B" w:rsidRPr="005E1C54">
        <w:rPr>
          <w:szCs w:val="24"/>
        </w:rPr>
        <w:t>0</w:t>
      </w:r>
      <w:r w:rsidRPr="005E1C54">
        <w:rPr>
          <w:szCs w:val="24"/>
        </w:rPr>
        <w:t xml:space="preserve">1 % от стоимости </w:t>
      </w:r>
      <w:r w:rsidR="00F672EE">
        <w:rPr>
          <w:szCs w:val="24"/>
        </w:rPr>
        <w:t>непереданного</w:t>
      </w:r>
      <w:r w:rsidRPr="005E1C54">
        <w:rPr>
          <w:szCs w:val="24"/>
        </w:rPr>
        <w:t xml:space="preserve"> в срок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за каждый день просрочки до момента фактического исполнения </w:t>
      </w:r>
      <w:r w:rsidR="00196B83" w:rsidRPr="005E1C54">
        <w:rPr>
          <w:szCs w:val="24"/>
        </w:rPr>
        <w:t xml:space="preserve">обязательства, но не более чем </w:t>
      </w:r>
      <w:r w:rsidR="00F672EE">
        <w:rPr>
          <w:szCs w:val="24"/>
        </w:rPr>
        <w:t>1</w:t>
      </w:r>
      <w:r w:rsidRPr="005E1C54">
        <w:rPr>
          <w:szCs w:val="24"/>
        </w:rPr>
        <w:t xml:space="preserve"> % от стоимости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по Договору. </w:t>
      </w:r>
      <w:r w:rsidR="004A3985" w:rsidRPr="005E1C54">
        <w:rPr>
          <w:szCs w:val="24"/>
        </w:rPr>
        <w:t xml:space="preserve"> </w:t>
      </w:r>
    </w:p>
    <w:p w:rsidR="007218FF" w:rsidRPr="005E1C54" w:rsidRDefault="007218FF" w:rsidP="00F672E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 xml:space="preserve">В случае нарушения сроков оплаты </w:t>
      </w:r>
      <w:r w:rsidR="00E73548">
        <w:t>Имущества, предусмотренных</w:t>
      </w:r>
      <w:r w:rsidRPr="005E1C54">
        <w:t xml:space="preserve"> в настоящем Договоре, </w:t>
      </w:r>
      <w:r w:rsidR="00E73548">
        <w:t>Продавец</w:t>
      </w:r>
      <w:r w:rsidRPr="005E1C54">
        <w:rPr>
          <w:szCs w:val="24"/>
        </w:rPr>
        <w:t xml:space="preserve"> вправе предъявить Покупателю требование об уплате пени в размере 0,</w:t>
      </w:r>
      <w:r w:rsidR="007A7FD7" w:rsidRPr="005E1C54">
        <w:rPr>
          <w:szCs w:val="24"/>
        </w:rPr>
        <w:t>0</w:t>
      </w:r>
      <w:r w:rsidRPr="005E1C54">
        <w:rPr>
          <w:szCs w:val="24"/>
        </w:rPr>
        <w:t xml:space="preserve">1 % </w:t>
      </w:r>
      <w:r w:rsidRPr="005E1C54">
        <w:t xml:space="preserve">от неоплаченной в срок суммы, за каждый день просрочки, но не более чем </w:t>
      </w:r>
      <w:r w:rsidR="00E73548">
        <w:t>1</w:t>
      </w:r>
      <w:r w:rsidRPr="005E1C54">
        <w:t>% от неоплаченной в срок суммы</w:t>
      </w:r>
      <w:r w:rsidR="007A7FD7" w:rsidRPr="005E1C54">
        <w:t>.</w:t>
      </w:r>
    </w:p>
    <w:p w:rsidR="007218FF" w:rsidRPr="005E1C54" w:rsidRDefault="005234AF" w:rsidP="00000E48">
      <w:pPr>
        <w:pStyle w:val="a3"/>
        <w:ind w:firstLine="709"/>
        <w:rPr>
          <w:szCs w:val="24"/>
        </w:rPr>
      </w:pPr>
      <w:r>
        <w:rPr>
          <w:szCs w:val="24"/>
        </w:rPr>
        <w:t>5</w:t>
      </w:r>
      <w:r w:rsidR="00000E48" w:rsidRPr="005E1C54">
        <w:rPr>
          <w:szCs w:val="24"/>
        </w:rPr>
        <w:t>.</w:t>
      </w:r>
      <w:r w:rsidR="00695104">
        <w:rPr>
          <w:szCs w:val="24"/>
        </w:rPr>
        <w:t>4</w:t>
      </w:r>
      <w:r w:rsidR="00000E48" w:rsidRPr="005E1C54">
        <w:rPr>
          <w:szCs w:val="24"/>
        </w:rPr>
        <w:t xml:space="preserve">. </w:t>
      </w:r>
      <w:r w:rsidR="00456050" w:rsidRPr="005E1C54">
        <w:rPr>
          <w:szCs w:val="24"/>
        </w:rPr>
        <w:t>Предъявление сторонами неустойки и (или) иных санкций за нарушение условий договорных обязательств, а также сумм возмещения убытков или иного ущерба по настоящему договору, производится письменно путем направления соответствующего требования (претензии) об их уплате и возмещении.  При этом письменное требование (претензия) не является по настоящему договору документом, определяющим дату получения (начисления) Сторонами доходов в виде неустойки и (или) иных санкций за нарушение условий договорных обязательств.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Порядок разрешения споров</w:t>
      </w:r>
    </w:p>
    <w:p w:rsidR="00456050" w:rsidRPr="005E1C54" w:rsidRDefault="0045605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Все споры и разногласия, которые могут возникнуть между сторонами из настоящего договора или в связи с ним, регулируются ими путем переговоров с применением претензионного порядка. При этом претензии рассматриваются, и ответ на них направляются стороной, к которой они предъявлены в </w:t>
      </w:r>
      <w:r w:rsidR="00A61448" w:rsidRPr="005E1C54">
        <w:rPr>
          <w:szCs w:val="24"/>
        </w:rPr>
        <w:t>тридцатидневный</w:t>
      </w:r>
      <w:r w:rsidRPr="005E1C54">
        <w:rPr>
          <w:szCs w:val="24"/>
        </w:rPr>
        <w:t xml:space="preserve"> срок со дня их поступления</w:t>
      </w:r>
      <w:r w:rsidR="00375384" w:rsidRPr="005E1C54">
        <w:rPr>
          <w:szCs w:val="24"/>
        </w:rPr>
        <w:t>.</w:t>
      </w:r>
      <w:r w:rsidRPr="005E1C54">
        <w:rPr>
          <w:szCs w:val="24"/>
        </w:rPr>
        <w:tab/>
      </w:r>
    </w:p>
    <w:p w:rsidR="00456050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При неурегулировании споров и разногласий путем переговоров с применением претензионного порядка или неполучения в срок ответа на претензию они подлеж</w:t>
      </w:r>
      <w:r w:rsidR="00432E87" w:rsidRPr="005E1C54">
        <w:rPr>
          <w:szCs w:val="24"/>
        </w:rPr>
        <w:t>а</w:t>
      </w:r>
      <w:r w:rsidRPr="005E1C54">
        <w:rPr>
          <w:szCs w:val="24"/>
        </w:rPr>
        <w:t>т рассмотр</w:t>
      </w:r>
      <w:r w:rsidR="00DA529A" w:rsidRPr="005E1C54">
        <w:rPr>
          <w:szCs w:val="24"/>
        </w:rPr>
        <w:t xml:space="preserve">ению в Арбитражном суде </w:t>
      </w:r>
      <w:r w:rsidR="00375384" w:rsidRPr="005E1C54">
        <w:rPr>
          <w:szCs w:val="24"/>
        </w:rPr>
        <w:t>Иркут</w:t>
      </w:r>
      <w:r w:rsidR="00DA529A" w:rsidRPr="005E1C54">
        <w:rPr>
          <w:szCs w:val="24"/>
        </w:rPr>
        <w:t>ской</w:t>
      </w:r>
      <w:r w:rsidRPr="005E1C54">
        <w:rPr>
          <w:szCs w:val="24"/>
        </w:rPr>
        <w:t xml:space="preserve"> области в соответствии с действующим законодательством РФ.</w:t>
      </w:r>
    </w:p>
    <w:p w:rsidR="003E35DB" w:rsidRPr="005E1C54" w:rsidRDefault="003E35DB" w:rsidP="003E35D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Форс-мажор</w:t>
      </w:r>
    </w:p>
    <w:p w:rsidR="003E35DB" w:rsidRPr="005E1C54" w:rsidRDefault="003E35D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Стороны освобождаются от ответственности за частичное или полное неисполнения обязательств по настоящему Договору, если оно явилось следствием обстоятельств непреодолимой силы, возникшие после заключения настоящего Договора и непосредственно повлиявшие на его исполнение. К таким обстоятельствам следует относить: наводнение, землетрясение  или другие стихийные</w:t>
      </w:r>
      <w:r w:rsidR="0013311B" w:rsidRPr="005E1C54">
        <w:rPr>
          <w:sz w:val="24"/>
          <w:szCs w:val="24"/>
        </w:rPr>
        <w:t xml:space="preserve"> бедствия, войны или военные действия, забастовки, акты государственных органов и другие обстоятельства, признаваемые непреодолимой силой законодательством и/или обычаями делового оборота.</w:t>
      </w:r>
    </w:p>
    <w:p w:rsidR="0013311B" w:rsidRPr="005E1C54" w:rsidRDefault="0013311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О наступлении обстоятельств непреодолимой силы Стороны извещают друг друга в течение трех банковских дней после наступления этих обстоятельств. По требованию одной из сторон, другая сторона обязана подтвердить факт наступления обстоятельства непреодолимой силы письменным заключением Торгово-Промышленной палаты. При этом срок исполнения обязательств по договору отодвигается на срок действия обстоятельств непреодолимой силы.</w:t>
      </w:r>
    </w:p>
    <w:p w:rsidR="003E35DB" w:rsidRPr="005E1C54" w:rsidRDefault="003E35DB" w:rsidP="003E35DB">
      <w:pPr>
        <w:pStyle w:val="a3"/>
        <w:ind w:left="720"/>
        <w:rPr>
          <w:szCs w:val="24"/>
        </w:rPr>
      </w:pPr>
    </w:p>
    <w:p w:rsidR="00915849" w:rsidRPr="005E1C54" w:rsidRDefault="00915849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Конфиденциальность</w:t>
      </w:r>
    </w:p>
    <w:p w:rsidR="00542250" w:rsidRPr="005E1C54" w:rsidRDefault="00542250" w:rsidP="00542250">
      <w:pPr>
        <w:pStyle w:val="ad"/>
        <w:numPr>
          <w:ilvl w:val="1"/>
          <w:numId w:val="1"/>
        </w:num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Для целей настоящего договора термин </w:t>
      </w:r>
    </w:p>
    <w:p w:rsidR="00542250" w:rsidRPr="005E1C54" w:rsidRDefault="00542250" w:rsidP="00542250">
      <w:pPr>
        <w:tabs>
          <w:tab w:val="num" w:pos="1140"/>
        </w:tabs>
        <w:jc w:val="both"/>
        <w:rPr>
          <w:b/>
          <w:bCs/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>«</w:t>
      </w:r>
      <w:r w:rsidRPr="005E1C54">
        <w:rPr>
          <w:b/>
          <w:color w:val="000000"/>
          <w:sz w:val="24"/>
          <w:szCs w:val="24"/>
        </w:rPr>
        <w:t xml:space="preserve">Раскрывающая сторона» </w:t>
      </w:r>
      <w:r w:rsidRPr="005E1C54">
        <w:rPr>
          <w:color w:val="000000"/>
          <w:sz w:val="24"/>
          <w:szCs w:val="24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5E1C54">
        <w:rPr>
          <w:b/>
          <w:bCs/>
          <w:color w:val="000000"/>
          <w:sz w:val="24"/>
          <w:szCs w:val="24"/>
        </w:rPr>
        <w:t xml:space="preserve"> 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«Получающая Сторона»</w:t>
      </w:r>
      <w:r w:rsidRPr="005E1C54">
        <w:rPr>
          <w:bCs/>
          <w:color w:val="000000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5E1C54">
        <w:rPr>
          <w:color w:val="000000"/>
          <w:sz w:val="24"/>
          <w:szCs w:val="24"/>
        </w:rPr>
        <w:t>(далее – Представители Получающей Стороны)</w:t>
      </w:r>
      <w:r w:rsidRPr="005E1C54">
        <w:rPr>
          <w:bCs/>
          <w:color w:val="000000"/>
          <w:sz w:val="24"/>
          <w:szCs w:val="24"/>
        </w:rPr>
        <w:t>, которой получают) Конфиденциальную Информацию от другой Стороны;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«Виртуальная комната данных (ВКД)»</w:t>
      </w:r>
      <w:r w:rsidRPr="005E1C54">
        <w:rPr>
          <w:bCs/>
          <w:color w:val="000000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sz w:val="24"/>
          <w:szCs w:val="24"/>
        </w:rPr>
      </w:pPr>
      <w:r w:rsidRPr="005E1C54">
        <w:rPr>
          <w:b/>
          <w:sz w:val="24"/>
          <w:szCs w:val="24"/>
        </w:rPr>
        <w:t>«Съемные носители информации»</w:t>
      </w:r>
      <w:r w:rsidRPr="005E1C54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sz w:val="24"/>
          <w:szCs w:val="24"/>
        </w:rPr>
        <w:t>«Конфиденциальность информации»</w:t>
      </w:r>
      <w:r w:rsidRPr="005E1C54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«Конфиденциальная Информация»</w:t>
      </w:r>
      <w:r w:rsidRPr="005E1C54">
        <w:rPr>
          <w:color w:val="000000"/>
          <w:sz w:val="24"/>
          <w:szCs w:val="24"/>
        </w:rPr>
        <w:t xml:space="preserve">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 </w:t>
      </w:r>
      <w:r w:rsidRPr="005E1C54">
        <w:rPr>
          <w:b/>
          <w:color w:val="000000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5E1C54">
        <w:rPr>
          <w:color w:val="000000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color w:val="000000"/>
          <w:sz w:val="24"/>
          <w:szCs w:val="24"/>
        </w:rPr>
        <w:t>«Режим Конфиденциальности»</w:t>
      </w:r>
      <w:r w:rsidRPr="005E1C54">
        <w:rPr>
          <w:color w:val="000000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542250" w:rsidRPr="005E1C54">
        <w:rPr>
          <w:sz w:val="24"/>
          <w:szCs w:val="24"/>
        </w:rPr>
        <w:t xml:space="preserve">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="00542250" w:rsidRPr="005E1C54">
        <w:rPr>
          <w:sz w:val="24"/>
          <w:szCs w:val="24"/>
        </w:rPr>
        <w:t>, а также в случае судебного либо арбитражного (третейского) спора с Раскрывающей Стороной</w:t>
      </w:r>
      <w:r w:rsidR="00542250" w:rsidRPr="005E1C54">
        <w:rPr>
          <w:color w:val="000000"/>
          <w:sz w:val="24"/>
          <w:szCs w:val="24"/>
        </w:rPr>
        <w:t xml:space="preserve">. Информация, запрошенная по мотивированному требованию уполномоченных государственных органов в </w:t>
      </w:r>
      <w:r w:rsidR="00542250" w:rsidRPr="005E1C54">
        <w:rPr>
          <w:color w:val="000000"/>
          <w:sz w:val="24"/>
          <w:szCs w:val="24"/>
        </w:rPr>
        <w:lastRenderedPageBreak/>
        <w:t>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.5. Получающая Сторона обязуется обеспечить Режим конфиденциальности в отношении 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.10 настоящего раздела.</w:t>
      </w:r>
    </w:p>
    <w:p w:rsidR="00542250" w:rsidRPr="005E1C54" w:rsidRDefault="00F82B55" w:rsidP="00542250">
      <w:pPr>
        <w:ind w:firstLine="567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</w:r>
      <w:r w:rsidR="00542250" w:rsidRPr="005E1C54">
        <w:rPr>
          <w:i/>
          <w:color w:val="000000"/>
          <w:sz w:val="24"/>
          <w:szCs w:val="24"/>
        </w:rPr>
        <w:t xml:space="preserve">     </w:t>
      </w:r>
    </w:p>
    <w:p w:rsidR="00542250" w:rsidRPr="005E1C54" w:rsidRDefault="00F82B55" w:rsidP="00542250">
      <w:pPr>
        <w:spacing w:line="20" w:lineRule="atLeast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.7. </w:t>
      </w:r>
      <w:r w:rsidR="00542250" w:rsidRPr="005E1C54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.9. Передача Конфиденциальной Информации оформляется Актом приёма-передачи (по </w:t>
      </w:r>
      <w:r w:rsidR="00542250" w:rsidRPr="00175839">
        <w:rPr>
          <w:color w:val="000000"/>
          <w:sz w:val="24"/>
          <w:szCs w:val="24"/>
        </w:rPr>
        <w:t>форме Приложения № 4), который подписывается</w:t>
      </w:r>
      <w:r w:rsidR="00542250" w:rsidRPr="005E1C54">
        <w:rPr>
          <w:color w:val="000000"/>
          <w:sz w:val="24"/>
          <w:szCs w:val="24"/>
        </w:rPr>
        <w:t xml:space="preserve">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</w:t>
      </w:r>
      <w:r w:rsidR="00542250" w:rsidRPr="005E1C54">
        <w:rPr>
          <w:color w:val="000000"/>
          <w:sz w:val="24"/>
          <w:szCs w:val="24"/>
        </w:rPr>
        <w:t>.10. 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Стороной, Получающая Сторона обязана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10 000 (десяти тысяч) рублей и несанкционированного использования в размере 10 000 (десяти тысяч) рублей. При этом убытки возмещаются в полной сумме сверх указанной неустойки (штрафная неустойка).</w:t>
      </w:r>
    </w:p>
    <w:p w:rsidR="00542250" w:rsidRPr="005E1C54" w:rsidRDefault="00F82B55" w:rsidP="00542250">
      <w:pPr>
        <w:tabs>
          <w:tab w:val="left" w:pos="0"/>
          <w:tab w:val="left" w:pos="851"/>
        </w:tabs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.11.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5 лет с даты предоставления соответствующей Конфиденциальной Информации Получающей Стороне (её Представителям)</w:t>
      </w:r>
      <w:r w:rsidR="00542250" w:rsidRPr="005E1C54">
        <w:rPr>
          <w:sz w:val="24"/>
          <w:szCs w:val="24"/>
        </w:rPr>
        <w:t>.</w:t>
      </w:r>
    </w:p>
    <w:p w:rsidR="00C443F5" w:rsidRPr="005E1C54" w:rsidRDefault="00C443F5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Антикоррупционные условия</w:t>
      </w:r>
    </w:p>
    <w:p w:rsidR="008A7365" w:rsidRPr="005E1C54" w:rsidRDefault="000F1AF1" w:rsidP="008A7365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7365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Покупатель</w:t>
      </w:r>
      <w:r w:rsidR="008A7365" w:rsidRPr="005E1C54">
        <w:rPr>
          <w:sz w:val="24"/>
          <w:szCs w:val="24"/>
          <w:lang w:eastAsia="en-US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НК «Роснефть» в сети Интернет. </w:t>
      </w:r>
    </w:p>
    <w:p w:rsidR="00BF4E90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9</w:t>
      </w:r>
      <w:r w:rsidR="00BF4E90" w:rsidRPr="005E1C54">
        <w:rPr>
          <w:sz w:val="24"/>
          <w:szCs w:val="24"/>
          <w:lang w:eastAsia="en-US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BF4E90" w:rsidRPr="005E1C54" w:rsidRDefault="00BF4E90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неоправданных преимуществ по сравнению с другими контрагентами;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каких-либо гарантий;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ускорение существующих процедур;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</w:t>
      </w:r>
      <w:r w:rsidRPr="005E1C54">
        <w:rPr>
          <w:sz w:val="24"/>
          <w:szCs w:val="24"/>
          <w:lang w:eastAsia="en-US"/>
        </w:rPr>
        <w:lastRenderedPageBreak/>
        <w:t>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.7. В целях проведения анти</w:t>
      </w:r>
      <w:r w:rsidR="00F82B55">
        <w:rPr>
          <w:sz w:val="24"/>
          <w:szCs w:val="24"/>
          <w:lang w:eastAsia="en-US"/>
        </w:rPr>
        <w:t>коррупционных проверок Покупатель</w:t>
      </w:r>
      <w:r w:rsidRPr="005E1C54">
        <w:rPr>
          <w:sz w:val="24"/>
          <w:szCs w:val="24"/>
          <w:lang w:eastAsia="en-US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</w:t>
      </w:r>
      <w:r w:rsidR="00F82B55">
        <w:rPr>
          <w:sz w:val="24"/>
          <w:szCs w:val="24"/>
          <w:lang w:eastAsia="en-US"/>
        </w:rPr>
        <w:t>по письменному запросу Продавца предоставить Продавцу</w:t>
      </w:r>
      <w:r w:rsidRPr="005E1C54">
        <w:rPr>
          <w:sz w:val="24"/>
          <w:szCs w:val="24"/>
          <w:lang w:eastAsia="en-US"/>
        </w:rPr>
        <w:t xml:space="preserve"> информацию о</w:t>
      </w:r>
      <w:r w:rsidR="00F82B55">
        <w:rPr>
          <w:sz w:val="24"/>
          <w:szCs w:val="24"/>
          <w:lang w:eastAsia="en-US"/>
        </w:rPr>
        <w:t xml:space="preserve"> 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, включая бенефициаров (в том числе, конечных) по форме согласно Приложению № 2 к настоящему Договору с приложением подтверждающих документов (далее – Информация). 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В случае изменений в </w:t>
      </w:r>
      <w:r w:rsidR="00F82B55">
        <w:rPr>
          <w:sz w:val="24"/>
          <w:szCs w:val="24"/>
          <w:lang w:eastAsia="en-US"/>
        </w:rPr>
        <w:t>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 включая бенефициаров (в том числе, конечных) и (или) в исполнительных органах  обязуется  в течение 5 (пяти) рабочих дней с даты внесения таких изменений предоставить соотв</w:t>
      </w:r>
      <w:r w:rsidR="00F82B55">
        <w:rPr>
          <w:sz w:val="24"/>
          <w:szCs w:val="24"/>
          <w:lang w:eastAsia="en-US"/>
        </w:rPr>
        <w:t>етствующую  информацию Продавцу</w:t>
      </w:r>
      <w:r w:rsidRPr="005E1C54">
        <w:rPr>
          <w:sz w:val="24"/>
          <w:szCs w:val="24"/>
          <w:lang w:eastAsia="en-US"/>
        </w:rPr>
        <w:t xml:space="preserve">. </w:t>
      </w:r>
    </w:p>
    <w:p w:rsidR="008A7365" w:rsidRPr="005E1C54" w:rsidRDefault="008A7365" w:rsidP="008A7365">
      <w:pPr>
        <w:pStyle w:val="ad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E1C54">
        <w:rPr>
          <w:i/>
          <w:sz w:val="24"/>
          <w:szCs w:val="24"/>
        </w:rPr>
        <w:t>или иного должностного лица, являющегося единоличным исполнительным органом контрагента</w:t>
      </w:r>
      <w:r w:rsidRPr="005E1C54">
        <w:rPr>
          <w:sz w:val="24"/>
          <w:szCs w:val="24"/>
        </w:rPr>
        <w:t>) или уполномоченным на основании доверенности лицом и</w:t>
      </w:r>
      <w:r w:rsidR="00F82B55">
        <w:rPr>
          <w:sz w:val="24"/>
          <w:szCs w:val="24"/>
        </w:rPr>
        <w:t xml:space="preserve"> направляется в адрес Продавца</w:t>
      </w:r>
      <w:r w:rsidRPr="005E1C54">
        <w:rPr>
          <w:sz w:val="24"/>
          <w:szCs w:val="24"/>
        </w:rPr>
        <w:t xml:space="preserve"> путем почтового отправления с описью вложения. Датой предоставления Информации явл</w:t>
      </w:r>
      <w:r w:rsidR="00F82B55">
        <w:rPr>
          <w:sz w:val="24"/>
          <w:szCs w:val="24"/>
        </w:rPr>
        <w:t>яется дата получения Продавцом</w:t>
      </w:r>
      <w:r w:rsidRPr="005E1C54">
        <w:rPr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8A7365" w:rsidRPr="005E1C54" w:rsidRDefault="008A7365" w:rsidP="008A7365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F4E90" w:rsidRPr="005E1C54" w:rsidRDefault="00F82B55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9</w:t>
      </w:r>
      <w:r w:rsidR="00E16B31" w:rsidRPr="005E1C54">
        <w:rPr>
          <w:sz w:val="24"/>
          <w:szCs w:val="24"/>
          <w:lang w:eastAsia="en-US"/>
        </w:rPr>
        <w:t>.</w:t>
      </w:r>
      <w:r w:rsidR="00BF4E90" w:rsidRPr="005E1C54">
        <w:rPr>
          <w:sz w:val="24"/>
          <w:szCs w:val="24"/>
          <w:lang w:eastAsia="en-US"/>
        </w:rPr>
        <w:t>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.11. Одновременно с предоставлением Информации о цепочке собственников контрагента, включая бенефициаров (</w:t>
      </w:r>
      <w:r w:rsidR="00F82B55">
        <w:rPr>
          <w:sz w:val="24"/>
          <w:szCs w:val="24"/>
          <w:lang w:eastAsia="en-US"/>
        </w:rPr>
        <w:t>в том числе конечных), Покупатель обязан предоставить  Продавцу</w:t>
      </w:r>
      <w:r w:rsidRPr="005E1C54">
        <w:rPr>
          <w:sz w:val="24"/>
          <w:szCs w:val="24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</w:t>
      </w:r>
      <w:r w:rsidRPr="00175839">
        <w:rPr>
          <w:sz w:val="24"/>
          <w:szCs w:val="24"/>
          <w:lang w:eastAsia="en-US"/>
        </w:rPr>
        <w:t>согласно Приложению № 3 к настоящему</w:t>
      </w:r>
      <w:r w:rsidRPr="005E1C54">
        <w:rPr>
          <w:sz w:val="24"/>
          <w:szCs w:val="24"/>
          <w:lang w:eastAsia="en-US"/>
        </w:rPr>
        <w:t xml:space="preserve"> Договору.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 </w:t>
      </w:r>
      <w:r w:rsidR="00F82B55">
        <w:rPr>
          <w:sz w:val="24"/>
          <w:szCs w:val="24"/>
          <w:lang w:eastAsia="en-US"/>
        </w:rPr>
        <w:t>9.12. Покупатель</w:t>
      </w:r>
      <w:r w:rsidRPr="005E1C54">
        <w:rPr>
          <w:sz w:val="24"/>
          <w:szCs w:val="24"/>
          <w:lang w:eastAsia="en-US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A7365" w:rsidRPr="005E1C54" w:rsidRDefault="00D766B0" w:rsidP="008A7365">
      <w:pPr>
        <w:ind w:firstLine="567"/>
        <w:jc w:val="both"/>
        <w:rPr>
          <w:bCs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>9.13. В случае если Продавец</w:t>
      </w:r>
      <w:r w:rsidR="008A7365" w:rsidRPr="005E1C54">
        <w:rPr>
          <w:color w:val="000000"/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>будет привлечен к</w:t>
      </w:r>
      <w:r w:rsidR="008A7365" w:rsidRPr="005E1C54">
        <w:rPr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</w:t>
      </w:r>
      <w:r w:rsidR="008A7365" w:rsidRPr="005E1C54">
        <w:rPr>
          <w:color w:val="000000"/>
          <w:sz w:val="24"/>
          <w:szCs w:val="24"/>
        </w:rPr>
        <w:lastRenderedPageBreak/>
        <w:t>либо П</w:t>
      </w:r>
      <w:r>
        <w:rPr>
          <w:color w:val="000000"/>
          <w:sz w:val="24"/>
          <w:szCs w:val="24"/>
        </w:rPr>
        <w:t>родавец</w:t>
      </w:r>
      <w:r w:rsidR="008A7365" w:rsidRPr="005E1C54">
        <w:rPr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 xml:space="preserve">понесет </w:t>
      </w:r>
      <w:r w:rsidR="008A7365" w:rsidRPr="005E1C54">
        <w:rPr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</w:t>
      </w:r>
      <w:r w:rsidR="008A7365" w:rsidRPr="005E1C54">
        <w:rPr>
          <w:bCs/>
          <w:spacing w:val="-2"/>
          <w:sz w:val="24"/>
          <w:szCs w:val="24"/>
        </w:rPr>
        <w:t>По</w:t>
      </w:r>
      <w:r w:rsidR="009B2492">
        <w:rPr>
          <w:bCs/>
          <w:spacing w:val="-2"/>
          <w:sz w:val="24"/>
          <w:szCs w:val="24"/>
        </w:rPr>
        <w:t>купатель</w:t>
      </w:r>
      <w:r w:rsidR="008A7365" w:rsidRPr="005E1C54">
        <w:rPr>
          <w:bCs/>
          <w:i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обязан возместить П</w:t>
      </w:r>
      <w:r w:rsidR="009B2492">
        <w:rPr>
          <w:color w:val="000000"/>
          <w:sz w:val="24"/>
          <w:szCs w:val="24"/>
        </w:rPr>
        <w:t>родавцу</w:t>
      </w:r>
      <w:r w:rsidR="008A7365" w:rsidRPr="005E1C54">
        <w:rPr>
          <w:bCs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443F5" w:rsidRPr="005E1C54" w:rsidRDefault="00BF4E90" w:rsidP="009B12FE">
      <w:pPr>
        <w:jc w:val="both"/>
        <w:rPr>
          <w:b/>
          <w:sz w:val="24"/>
          <w:szCs w:val="24"/>
        </w:rPr>
      </w:pPr>
      <w:r w:rsidRPr="005E1C54">
        <w:rPr>
          <w:sz w:val="24"/>
          <w:szCs w:val="24"/>
          <w:lang w:eastAsia="en-US"/>
        </w:rPr>
        <w:t xml:space="preserve">         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Заключительные положения</w:t>
      </w:r>
    </w:p>
    <w:p w:rsidR="00456050" w:rsidRPr="005E1C54" w:rsidRDefault="0045605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Все изменения, дополнения и приложения к настоящему Договору действительны лишь в том случае, если они совершены в письменной форме и подписаны обеими Сторонами.</w:t>
      </w:r>
    </w:p>
    <w:p w:rsidR="00000E48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Настоящий Договор вступает в силу с момента его заключения и действует </w:t>
      </w:r>
      <w:r w:rsidR="009B12FE" w:rsidRPr="005E1C54">
        <w:rPr>
          <w:szCs w:val="24"/>
        </w:rPr>
        <w:t>п</w:t>
      </w:r>
      <w:r w:rsidRPr="005E1C54">
        <w:rPr>
          <w:szCs w:val="24"/>
        </w:rPr>
        <w:t>о</w:t>
      </w:r>
      <w:r w:rsidR="008A1C23">
        <w:rPr>
          <w:szCs w:val="24"/>
        </w:rPr>
        <w:t xml:space="preserve"> "___" ________</w:t>
      </w:r>
      <w:r w:rsidR="009B12FE" w:rsidRPr="005E1C54">
        <w:rPr>
          <w:szCs w:val="24"/>
        </w:rPr>
        <w:t xml:space="preserve"> 20</w:t>
      </w:r>
      <w:r w:rsidR="008A1C23">
        <w:rPr>
          <w:szCs w:val="24"/>
        </w:rPr>
        <w:t>___</w:t>
      </w:r>
      <w:r w:rsidR="009B12FE" w:rsidRPr="005E1C54">
        <w:rPr>
          <w:szCs w:val="24"/>
        </w:rPr>
        <w:t xml:space="preserve"> года, а в отношении расчетов и ответственности сторон по Договору до</w:t>
      </w:r>
      <w:r w:rsidR="00000E48" w:rsidRPr="005E1C54">
        <w:rPr>
          <w:szCs w:val="24"/>
        </w:rPr>
        <w:t xml:space="preserve"> </w:t>
      </w:r>
      <w:r w:rsidR="009B12FE" w:rsidRPr="005E1C54">
        <w:rPr>
          <w:szCs w:val="24"/>
        </w:rPr>
        <w:t xml:space="preserve"> полного исполнения Сторонами своих обязательств по Д</w:t>
      </w:r>
      <w:r w:rsidR="00000E48" w:rsidRPr="005E1C54">
        <w:rPr>
          <w:szCs w:val="24"/>
        </w:rPr>
        <w:t>оговору.</w:t>
      </w:r>
    </w:p>
    <w:p w:rsidR="007218FF" w:rsidRPr="005E1C54" w:rsidRDefault="007218FF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Договор</w:t>
      </w:r>
      <w:r w:rsidR="009B2492">
        <w:rPr>
          <w:szCs w:val="24"/>
        </w:rPr>
        <w:t xml:space="preserve"> может быть расторгнут</w:t>
      </w:r>
      <w:r w:rsidRPr="005E1C54">
        <w:rPr>
          <w:szCs w:val="24"/>
        </w:rPr>
        <w:t xml:space="preserve"> по основаниям, предусмотренным Гражданским кодексом Российской Федерации.</w:t>
      </w:r>
    </w:p>
    <w:p w:rsidR="004179D2" w:rsidRPr="005E1C54" w:rsidRDefault="009B2492" w:rsidP="009B2492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  </w:t>
      </w:r>
      <w:r w:rsidR="004179D2" w:rsidRPr="005E1C54">
        <w:rPr>
          <w:szCs w:val="24"/>
        </w:rPr>
        <w:t>Во всем остальном, что не предусмотрено настоящим Договором, применяется действующее  законодательство  Российской  Федерации.</w:t>
      </w:r>
    </w:p>
    <w:p w:rsidR="004179D2" w:rsidRPr="005E1C54" w:rsidRDefault="00082A77" w:rsidP="000F1AF1">
      <w:pPr>
        <w:pStyle w:val="a3"/>
        <w:ind w:firstLine="709"/>
        <w:rPr>
          <w:szCs w:val="24"/>
        </w:rPr>
      </w:pPr>
      <w:r>
        <w:rPr>
          <w:szCs w:val="24"/>
        </w:rPr>
        <w:t>10</w:t>
      </w:r>
      <w:r w:rsidR="00643699">
        <w:rPr>
          <w:szCs w:val="24"/>
        </w:rPr>
        <w:t>.5</w:t>
      </w:r>
      <w:r w:rsidR="000F1AF1" w:rsidRPr="005E1C54">
        <w:rPr>
          <w:szCs w:val="24"/>
        </w:rPr>
        <w:t xml:space="preserve">. </w:t>
      </w:r>
      <w:r w:rsidR="004179D2" w:rsidRPr="005E1C54">
        <w:rPr>
          <w:szCs w:val="24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8B269E" w:rsidRPr="005E1C54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1 </w:t>
      </w:r>
      <w:r w:rsidR="0050366D">
        <w:rPr>
          <w:sz w:val="24"/>
          <w:szCs w:val="24"/>
        </w:rPr>
        <w:t>Перечень</w:t>
      </w:r>
      <w:r w:rsidR="00A52937">
        <w:rPr>
          <w:sz w:val="24"/>
          <w:szCs w:val="24"/>
        </w:rPr>
        <w:t xml:space="preserve"> имущества</w:t>
      </w:r>
      <w:r w:rsidR="008D5AEA" w:rsidRPr="005E1C54">
        <w:rPr>
          <w:sz w:val="24"/>
          <w:szCs w:val="24"/>
        </w:rPr>
        <w:t>.</w:t>
      </w:r>
    </w:p>
    <w:p w:rsidR="008B269E" w:rsidRPr="005E1C54" w:rsidRDefault="009B12F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</w:t>
      </w:r>
      <w:r w:rsidR="008B269E" w:rsidRPr="005E1C54">
        <w:rPr>
          <w:sz w:val="24"/>
          <w:szCs w:val="24"/>
        </w:rPr>
        <w:t>2</w:t>
      </w:r>
      <w:r w:rsidRPr="005E1C54">
        <w:rPr>
          <w:sz w:val="24"/>
          <w:szCs w:val="24"/>
        </w:rPr>
        <w:t xml:space="preserve"> </w:t>
      </w:r>
      <w:r w:rsidR="008B269E" w:rsidRPr="005E1C54">
        <w:rPr>
          <w:sz w:val="24"/>
          <w:szCs w:val="24"/>
        </w:rPr>
        <w:t>Информация о цепочке собственников контрагента, включая бенефициаров</w:t>
      </w:r>
      <w:r w:rsidR="008D5AEA" w:rsidRPr="005E1C54">
        <w:rPr>
          <w:sz w:val="24"/>
          <w:szCs w:val="24"/>
        </w:rPr>
        <w:t>.</w:t>
      </w:r>
    </w:p>
    <w:p w:rsidR="008B269E" w:rsidRPr="005E1C54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Приложение № 3 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  <w:r w:rsidR="00CE3B10" w:rsidRPr="005E1C54">
        <w:rPr>
          <w:sz w:val="24"/>
          <w:szCs w:val="24"/>
        </w:rPr>
        <w:t>.</w:t>
      </w:r>
    </w:p>
    <w:p w:rsidR="008D5AEA" w:rsidRPr="005E1C54" w:rsidRDefault="008D5AEA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</w:t>
      </w:r>
      <w:r w:rsidR="009B12FE" w:rsidRPr="005E1C54">
        <w:rPr>
          <w:sz w:val="24"/>
          <w:szCs w:val="24"/>
        </w:rPr>
        <w:t>4</w:t>
      </w:r>
      <w:r w:rsidRPr="005E1C54">
        <w:rPr>
          <w:sz w:val="24"/>
          <w:szCs w:val="24"/>
        </w:rPr>
        <w:t xml:space="preserve"> Форма акта приема-передачи документов, содержащих сведения конфиденциального характера.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Адреса и платежные реквизиты сторон:</w:t>
      </w:r>
    </w:p>
    <w:tbl>
      <w:tblPr>
        <w:tblW w:w="10116" w:type="dxa"/>
        <w:tblInd w:w="-34" w:type="dxa"/>
        <w:tblLook w:val="0000"/>
      </w:tblPr>
      <w:tblGrid>
        <w:gridCol w:w="5387"/>
        <w:gridCol w:w="4729"/>
      </w:tblGrid>
      <w:tr w:rsidR="0008519E" w:rsidRPr="005E1C54" w:rsidTr="00343D5C">
        <w:trPr>
          <w:trHeight w:val="3537"/>
        </w:trPr>
        <w:tc>
          <w:tcPr>
            <w:tcW w:w="5387" w:type="dxa"/>
          </w:tcPr>
          <w:p w:rsidR="0008519E" w:rsidRPr="005E1C54" w:rsidRDefault="00360D43" w:rsidP="00CE3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  <w:r w:rsidR="0008519E" w:rsidRPr="005E1C54">
              <w:rPr>
                <w:b/>
                <w:sz w:val="24"/>
                <w:szCs w:val="24"/>
              </w:rPr>
              <w:t>:</w:t>
            </w:r>
          </w:p>
          <w:p w:rsidR="0010061E" w:rsidRPr="005E1C54" w:rsidRDefault="001A665E" w:rsidP="0010061E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_______________</w:t>
            </w:r>
          </w:p>
          <w:p w:rsidR="00AC7556" w:rsidRPr="005E1C54" w:rsidRDefault="000D129D" w:rsidP="0010061E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Местонахождение</w:t>
            </w:r>
            <w:r w:rsidR="00AC7556" w:rsidRPr="005E1C54">
              <w:rPr>
                <w:sz w:val="24"/>
                <w:szCs w:val="24"/>
                <w:lang w:eastAsia="ar-SA"/>
              </w:rPr>
              <w:t xml:space="preserve">: </w:t>
            </w:r>
          </w:p>
          <w:p w:rsidR="00A05C45" w:rsidRPr="005E1C54" w:rsidRDefault="00AC7556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Почтовый адрес: </w:t>
            </w:r>
          </w:p>
          <w:p w:rsidR="001A665E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ОГРН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ИНН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КПП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БИК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р/с </w:t>
            </w:r>
          </w:p>
          <w:p w:rsidR="001A665E" w:rsidRDefault="001A665E" w:rsidP="00A33D02">
            <w:pPr>
              <w:suppressAutoHyphens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в банке</w:t>
            </w:r>
          </w:p>
          <w:p w:rsidR="00A33D02" w:rsidRPr="00A650A2" w:rsidRDefault="0010061E" w:rsidP="00A33D02">
            <w:pPr>
              <w:suppressAutoHyphens/>
              <w:contextualSpacing/>
              <w:rPr>
                <w:rStyle w:val="af"/>
              </w:rPr>
            </w:pPr>
            <w:r w:rsidRPr="005E1C54">
              <w:rPr>
                <w:sz w:val="24"/>
                <w:szCs w:val="24"/>
                <w:lang w:eastAsia="ar-SA"/>
              </w:rPr>
              <w:t>к/с</w:t>
            </w:r>
            <w:r w:rsidR="00A05C45">
              <w:rPr>
                <w:sz w:val="24"/>
                <w:szCs w:val="24"/>
                <w:lang w:eastAsia="ar-SA"/>
              </w:rPr>
              <w:t xml:space="preserve"> </w:t>
            </w:r>
          </w:p>
          <w:p w:rsidR="006358F6" w:rsidRPr="005E1C54" w:rsidRDefault="000D129D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Тел.</w:t>
            </w:r>
            <w:r w:rsidR="0010061E" w:rsidRPr="005E1C54">
              <w:rPr>
                <w:sz w:val="24"/>
                <w:szCs w:val="24"/>
                <w:lang w:eastAsia="ar-SA"/>
              </w:rPr>
              <w:t>(факс)</w:t>
            </w:r>
            <w:r w:rsidRPr="005E1C54">
              <w:rPr>
                <w:sz w:val="24"/>
                <w:szCs w:val="24"/>
                <w:lang w:eastAsia="ar-SA"/>
              </w:rPr>
              <w:t>:</w:t>
            </w:r>
            <w:r w:rsidR="0010061E" w:rsidRPr="005E1C54">
              <w:rPr>
                <w:sz w:val="24"/>
                <w:szCs w:val="24"/>
                <w:lang w:eastAsia="ar-SA"/>
              </w:rPr>
              <w:t xml:space="preserve">  </w:t>
            </w:r>
          </w:p>
          <w:p w:rsidR="000D129D" w:rsidRPr="001A665E" w:rsidRDefault="000D129D" w:rsidP="00A05C45">
            <w:pPr>
              <w:suppressAutoHyphens/>
              <w:rPr>
                <w:sz w:val="23"/>
                <w:szCs w:val="23"/>
              </w:rPr>
            </w:pPr>
            <w:r w:rsidRPr="005E1C54">
              <w:rPr>
                <w:sz w:val="24"/>
                <w:szCs w:val="24"/>
                <w:lang w:eastAsia="ar-SA"/>
              </w:rPr>
              <w:t>Эл.адрес:</w:t>
            </w:r>
          </w:p>
        </w:tc>
        <w:tc>
          <w:tcPr>
            <w:tcW w:w="4729" w:type="dxa"/>
          </w:tcPr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08519E" w:rsidRPr="005E1C54" w:rsidRDefault="009B12F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</w:t>
            </w:r>
            <w:r w:rsidR="0008519E" w:rsidRPr="005E1C54">
              <w:rPr>
                <w:b/>
                <w:sz w:val="24"/>
                <w:szCs w:val="24"/>
              </w:rPr>
              <w:t>»</w:t>
            </w:r>
          </w:p>
          <w:p w:rsidR="0008519E" w:rsidRPr="005E1C54" w:rsidRDefault="000D129D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Местонахождение: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  <w:r w:rsidR="009B12FE" w:rsidRPr="005E1C54">
              <w:rPr>
                <w:sz w:val="24"/>
                <w:szCs w:val="24"/>
                <w:lang w:eastAsia="ar-SA"/>
              </w:rPr>
              <w:t>665835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, 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Иркутская область, г. Ангарск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, 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29 мкр-н, д. 1</w:t>
            </w:r>
          </w:p>
          <w:p w:rsidR="009B12F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Почтовый адрес: 665830, г. Ангарск, а/я 4374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ОГРН 1073801006256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ИНН 3801090530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КПП 380101001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</w:p>
          <w:p w:rsidR="0008519E" w:rsidRPr="005E1C54" w:rsidRDefault="009B12FE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БИК 044525880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р/с 40702810500000002162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</w:p>
          <w:p w:rsidR="0008519E" w:rsidRPr="005E1C54" w:rsidRDefault="0008519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в </w:t>
            </w:r>
            <w:r w:rsidR="009B12FE" w:rsidRPr="005E1C54">
              <w:rPr>
                <w:sz w:val="24"/>
                <w:szCs w:val="24"/>
                <w:lang w:eastAsia="ar-SA"/>
              </w:rPr>
              <w:t>Банке «ВБРР» (АО), г. Москва</w:t>
            </w:r>
          </w:p>
          <w:p w:rsidR="0010061E" w:rsidRPr="005E1C54" w:rsidRDefault="009B12FE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к/с 30101810900000000880</w:t>
            </w:r>
          </w:p>
          <w:p w:rsidR="0008519E" w:rsidRPr="005E1C54" w:rsidRDefault="000D129D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Тел.</w:t>
            </w:r>
            <w:r w:rsidR="00343D5C" w:rsidRPr="005E1C54">
              <w:rPr>
                <w:sz w:val="24"/>
                <w:szCs w:val="24"/>
                <w:lang w:eastAsia="ar-SA"/>
              </w:rPr>
              <w:t>: (3955) 67-00-60, 67-00-6</w:t>
            </w:r>
            <w:r w:rsidR="00E0635A" w:rsidRPr="005E1C54">
              <w:rPr>
                <w:sz w:val="24"/>
                <w:szCs w:val="24"/>
                <w:lang w:eastAsia="ar-SA"/>
              </w:rPr>
              <w:t xml:space="preserve">6, </w:t>
            </w:r>
            <w:r w:rsidR="00343D5C" w:rsidRPr="005E1C54">
              <w:rPr>
                <w:sz w:val="24"/>
                <w:szCs w:val="24"/>
                <w:lang w:eastAsia="ar-SA"/>
              </w:rPr>
              <w:t>67-00-72</w:t>
            </w:r>
          </w:p>
          <w:p w:rsidR="000D129D" w:rsidRPr="005E1C54" w:rsidRDefault="000D129D" w:rsidP="00CE3B10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Эл.адрес: </w:t>
            </w:r>
            <w:r w:rsidRPr="005E1C54">
              <w:rPr>
                <w:sz w:val="24"/>
                <w:szCs w:val="24"/>
                <w:lang w:val="en-US" w:eastAsia="ar-SA"/>
              </w:rPr>
              <w:t>rn</w:t>
            </w:r>
            <w:r w:rsidRPr="005E1C54">
              <w:rPr>
                <w:sz w:val="24"/>
                <w:szCs w:val="24"/>
                <w:lang w:eastAsia="ar-SA"/>
              </w:rPr>
              <w:t>-</w:t>
            </w:r>
            <w:r w:rsidRPr="005E1C54">
              <w:rPr>
                <w:sz w:val="24"/>
                <w:szCs w:val="24"/>
                <w:lang w:val="en-US" w:eastAsia="ar-SA"/>
              </w:rPr>
              <w:t>okhrana</w:t>
            </w:r>
            <w:r w:rsidRPr="005E1C54">
              <w:rPr>
                <w:sz w:val="24"/>
                <w:szCs w:val="24"/>
                <w:lang w:eastAsia="ar-SA"/>
              </w:rPr>
              <w:t>_</w:t>
            </w:r>
            <w:r w:rsidRPr="005E1C54">
              <w:rPr>
                <w:sz w:val="24"/>
                <w:szCs w:val="24"/>
                <w:lang w:val="en-US" w:eastAsia="ar-SA"/>
              </w:rPr>
              <w:t>of</w:t>
            </w:r>
            <w:r w:rsidRPr="005E1C54">
              <w:rPr>
                <w:sz w:val="24"/>
                <w:szCs w:val="24"/>
                <w:lang w:eastAsia="ar-SA"/>
              </w:rPr>
              <w:t>01@</w:t>
            </w:r>
            <w:r w:rsidRPr="005E1C54">
              <w:rPr>
                <w:sz w:val="24"/>
                <w:szCs w:val="24"/>
                <w:lang w:val="en-US" w:eastAsia="ar-SA"/>
              </w:rPr>
              <w:t>anhk</w:t>
            </w:r>
            <w:r w:rsidRPr="005E1C54">
              <w:rPr>
                <w:sz w:val="24"/>
                <w:szCs w:val="24"/>
                <w:lang w:eastAsia="ar-SA"/>
              </w:rPr>
              <w:t>.</w:t>
            </w:r>
            <w:r w:rsidRPr="005E1C54">
              <w:rPr>
                <w:sz w:val="24"/>
                <w:szCs w:val="24"/>
                <w:lang w:val="en-US" w:eastAsia="ar-SA"/>
              </w:rPr>
              <w:t>rosneft</w:t>
            </w:r>
            <w:r w:rsidRPr="005E1C54">
              <w:rPr>
                <w:sz w:val="24"/>
                <w:szCs w:val="24"/>
                <w:lang w:eastAsia="ar-SA"/>
              </w:rPr>
              <w:t>.</w:t>
            </w:r>
            <w:r w:rsidRPr="005E1C54">
              <w:rPr>
                <w:sz w:val="24"/>
                <w:szCs w:val="24"/>
                <w:lang w:val="en-US" w:eastAsia="ar-SA"/>
              </w:rPr>
              <w:t>ru</w:t>
            </w:r>
          </w:p>
        </w:tc>
      </w:tr>
    </w:tbl>
    <w:p w:rsidR="0053456F" w:rsidRPr="005E1C54" w:rsidRDefault="0053456F" w:rsidP="0053456F">
      <w:pPr>
        <w:ind w:firstLine="720"/>
        <w:jc w:val="both"/>
        <w:rPr>
          <w:b/>
          <w:sz w:val="24"/>
          <w:szCs w:val="24"/>
        </w:rPr>
      </w:pPr>
    </w:p>
    <w:tbl>
      <w:tblPr>
        <w:tblW w:w="10258" w:type="dxa"/>
        <w:tblInd w:w="-34" w:type="dxa"/>
        <w:tblLook w:val="0000"/>
      </w:tblPr>
      <w:tblGrid>
        <w:gridCol w:w="5529"/>
        <w:gridCol w:w="4729"/>
      </w:tblGrid>
      <w:tr w:rsidR="0008519E" w:rsidRPr="005E1C54" w:rsidTr="00343D5C">
        <w:trPr>
          <w:trHeight w:val="995"/>
        </w:trPr>
        <w:tc>
          <w:tcPr>
            <w:tcW w:w="5529" w:type="dxa"/>
          </w:tcPr>
          <w:p w:rsidR="0008519E" w:rsidRPr="005E1C54" w:rsidRDefault="00646C3E" w:rsidP="00CE3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391922">
              <w:rPr>
                <w:b/>
                <w:sz w:val="24"/>
                <w:szCs w:val="24"/>
              </w:rPr>
              <w:t>иректор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 w:rsidR="001A665E">
              <w:rPr>
                <w:b/>
                <w:sz w:val="24"/>
                <w:szCs w:val="24"/>
              </w:rPr>
              <w:t>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29" w:type="dxa"/>
          </w:tcPr>
          <w:p w:rsidR="0008519E" w:rsidRPr="005E1C54" w:rsidRDefault="006C618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</w:t>
            </w:r>
            <w:r w:rsidR="0008519E" w:rsidRPr="005E1C54">
              <w:rPr>
                <w:b/>
                <w:sz w:val="24"/>
                <w:szCs w:val="24"/>
              </w:rPr>
              <w:t>енеральн</w:t>
            </w:r>
            <w:r w:rsidR="001A665E">
              <w:rPr>
                <w:b/>
                <w:sz w:val="24"/>
                <w:szCs w:val="24"/>
              </w:rPr>
              <w:t>ый</w:t>
            </w:r>
            <w:r w:rsidR="0008519E" w:rsidRPr="005E1C54">
              <w:rPr>
                <w:b/>
                <w:sz w:val="24"/>
                <w:szCs w:val="24"/>
              </w:rPr>
              <w:t xml:space="preserve"> директор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D27B11"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502C89" w:rsidRPr="005E1C54" w:rsidRDefault="00250FEC" w:rsidP="002F0E4E">
      <w:r w:rsidRPr="005E1C54">
        <w:br w:type="page"/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1 </w:t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 w:rsidR="001A665E">
        <w:rPr>
          <w:sz w:val="22"/>
          <w:szCs w:val="22"/>
        </w:rPr>
        <w:t>____</w:t>
      </w:r>
    </w:p>
    <w:p w:rsidR="0053456F" w:rsidRPr="00391922" w:rsidRDefault="006D7C78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 w:rsidR="001A665E">
        <w:rPr>
          <w:sz w:val="22"/>
          <w:szCs w:val="22"/>
        </w:rPr>
        <w:t>__</w:t>
      </w:r>
      <w:r w:rsidR="0053456F" w:rsidRPr="00391922">
        <w:rPr>
          <w:sz w:val="22"/>
          <w:szCs w:val="22"/>
        </w:rPr>
        <w:t xml:space="preserve">» </w:t>
      </w:r>
      <w:r w:rsidR="001A665E">
        <w:rPr>
          <w:sz w:val="22"/>
          <w:szCs w:val="22"/>
        </w:rPr>
        <w:t>_______</w:t>
      </w:r>
      <w:r w:rsidRPr="00391922">
        <w:rPr>
          <w:sz w:val="22"/>
          <w:szCs w:val="22"/>
        </w:rPr>
        <w:t xml:space="preserve"> 20</w:t>
      </w:r>
      <w:r w:rsidR="00AD5F4E" w:rsidRPr="00391922">
        <w:rPr>
          <w:sz w:val="22"/>
          <w:szCs w:val="22"/>
        </w:rPr>
        <w:t>20</w:t>
      </w:r>
      <w:r w:rsidR="0053456F" w:rsidRPr="00391922">
        <w:rPr>
          <w:sz w:val="22"/>
          <w:szCs w:val="22"/>
        </w:rPr>
        <w:t xml:space="preserve"> года</w:t>
      </w:r>
    </w:p>
    <w:p w:rsidR="00CE3B10" w:rsidRPr="005E1C54" w:rsidRDefault="00CE3B10" w:rsidP="007920F9">
      <w:pPr>
        <w:jc w:val="center"/>
        <w:rPr>
          <w:b/>
          <w:sz w:val="24"/>
          <w:szCs w:val="24"/>
        </w:rPr>
      </w:pPr>
    </w:p>
    <w:p w:rsidR="007920F9" w:rsidRPr="005E1C54" w:rsidRDefault="00360D43" w:rsidP="007920F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имущества</w:t>
      </w:r>
      <w:r w:rsidR="007920F9" w:rsidRPr="005E1C54">
        <w:rPr>
          <w:b/>
          <w:sz w:val="24"/>
          <w:szCs w:val="24"/>
        </w:rPr>
        <w:t xml:space="preserve"> </w:t>
      </w:r>
    </w:p>
    <w:p w:rsidR="007920F9" w:rsidRPr="005E1C54" w:rsidRDefault="007920F9" w:rsidP="007920F9">
      <w:pPr>
        <w:jc w:val="center"/>
        <w:rPr>
          <w:sz w:val="24"/>
          <w:szCs w:val="24"/>
        </w:rPr>
      </w:pPr>
    </w:p>
    <w:p w:rsidR="007920F9" w:rsidRPr="005E1C54" w:rsidRDefault="007920F9" w:rsidP="007920F9">
      <w:pPr>
        <w:ind w:firstLine="720"/>
        <w:jc w:val="both"/>
        <w:rPr>
          <w:sz w:val="24"/>
          <w:szCs w:val="24"/>
        </w:rPr>
      </w:pPr>
    </w:p>
    <w:p w:rsidR="001F2EC7" w:rsidRPr="005E1C54" w:rsidRDefault="001F2EC7" w:rsidP="001F2EC7">
      <w:pPr>
        <w:tabs>
          <w:tab w:val="left" w:pos="6521"/>
        </w:tabs>
        <w:jc w:val="both"/>
        <w:rPr>
          <w:sz w:val="24"/>
          <w:szCs w:val="24"/>
        </w:rPr>
      </w:pPr>
    </w:p>
    <w:tbl>
      <w:tblPr>
        <w:tblW w:w="8380" w:type="dxa"/>
        <w:tblInd w:w="-8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3"/>
        <w:gridCol w:w="2977"/>
        <w:gridCol w:w="709"/>
        <w:gridCol w:w="850"/>
        <w:gridCol w:w="1560"/>
        <w:gridCol w:w="1701"/>
      </w:tblGrid>
      <w:tr w:rsidR="00227B7F" w:rsidRPr="005E1C54" w:rsidTr="00227B7F">
        <w:trPr>
          <w:cantSplit/>
          <w:trHeight w:hRule="exact" w:val="766"/>
          <w:tblHeader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04"/>
              <w:jc w:val="center"/>
              <w:rPr>
                <w:sz w:val="18"/>
                <w:szCs w:val="18"/>
              </w:rPr>
            </w:pPr>
            <w:r w:rsidRPr="005E1C54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04"/>
              <w:ind w:left="808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rFonts w:eastAsia="Calibri"/>
                <w:b/>
                <w:spacing w:val="24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Ед.</w:t>
            </w:r>
          </w:p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изм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Кол-</w:t>
            </w:r>
            <w:r w:rsidRPr="005E1C54">
              <w:rPr>
                <w:rFonts w:eastAsia="Calibri"/>
                <w:b/>
                <w:spacing w:val="1"/>
                <w:sz w:val="18"/>
                <w:szCs w:val="18"/>
              </w:rPr>
              <w:t>во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227B7F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Цена с НДС,</w:t>
            </w:r>
            <w:r w:rsidRPr="005E1C54">
              <w:rPr>
                <w:rFonts w:eastAsia="Calibri"/>
                <w:b/>
                <w:sz w:val="18"/>
                <w:szCs w:val="18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rFonts w:eastAsia="Calibri"/>
                <w:b/>
                <w:spacing w:val="-1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Сумма с НДС, руб.</w:t>
            </w:r>
          </w:p>
        </w:tc>
      </w:tr>
      <w:tr w:rsidR="00227B7F" w:rsidRPr="005E1C54" w:rsidTr="00A66EB6">
        <w:trPr>
          <w:cantSplit/>
          <w:trHeight w:hRule="exact" w:val="5758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1A665E" w:rsidP="00677843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B6" w:rsidRPr="000102EB" w:rsidRDefault="00A66EB6" w:rsidP="00A66EB6">
            <w:pPr>
              <w:rPr>
                <w:sz w:val="22"/>
                <w:szCs w:val="22"/>
              </w:rPr>
            </w:pPr>
            <w:r w:rsidRPr="00880038">
              <w:rPr>
                <w:sz w:val="22"/>
                <w:szCs w:val="22"/>
              </w:rPr>
              <w:t>ГАЗ-330232-0000414  2007 года</w:t>
            </w:r>
            <w:r w:rsidRPr="000102EB">
              <w:rPr>
                <w:sz w:val="22"/>
                <w:szCs w:val="22"/>
              </w:rPr>
              <w:t xml:space="preserve"> </w:t>
            </w:r>
          </w:p>
          <w:p w:rsidR="00A66EB6" w:rsidRPr="000102EB" w:rsidRDefault="00A66EB6" w:rsidP="00A66EB6">
            <w:pPr>
              <w:spacing w:line="240" w:lineRule="exact"/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   </w:t>
            </w:r>
            <w:r w:rsidRPr="000102EB">
              <w:rPr>
                <w:bCs/>
                <w:sz w:val="22"/>
                <w:szCs w:val="22"/>
              </w:rPr>
              <w:t xml:space="preserve">Инвентарный номер </w:t>
            </w:r>
            <w:r>
              <w:rPr>
                <w:bCs/>
                <w:sz w:val="22"/>
                <w:szCs w:val="22"/>
              </w:rPr>
              <w:t>000000130</w:t>
            </w:r>
            <w:r w:rsidRPr="000102EB">
              <w:rPr>
                <w:bCs/>
                <w:sz w:val="22"/>
                <w:szCs w:val="22"/>
              </w:rPr>
              <w:t xml:space="preserve"> </w:t>
            </w:r>
          </w:p>
          <w:p w:rsidR="00A66EB6" w:rsidRPr="000102EB" w:rsidRDefault="00A66EB6" w:rsidP="00A66EB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>Место хранения: г. Ангарск</w:t>
            </w:r>
            <w:r>
              <w:rPr>
                <w:sz w:val="22"/>
                <w:szCs w:val="22"/>
              </w:rPr>
              <w:t xml:space="preserve"> 29 микрорайон дом 1</w:t>
            </w:r>
          </w:p>
          <w:p w:rsidR="00A66EB6" w:rsidRPr="000102EB" w:rsidRDefault="00A66EB6" w:rsidP="00A66EB6">
            <w:pPr>
              <w:spacing w:line="240" w:lineRule="exac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Марка, модель:</w:t>
            </w:r>
            <w:r w:rsidRPr="000102EB">
              <w:rPr>
                <w:bCs/>
                <w:sz w:val="22"/>
                <w:szCs w:val="22"/>
              </w:rPr>
              <w:t xml:space="preserve">  ГАЗ-330232</w:t>
            </w:r>
          </w:p>
          <w:p w:rsidR="00A66EB6" w:rsidRPr="000102EB" w:rsidRDefault="00A66EB6" w:rsidP="00A66EB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Год выпуска:                      2007 </w:t>
            </w:r>
          </w:p>
          <w:p w:rsidR="00A66EB6" w:rsidRPr="000102EB" w:rsidRDefault="00A66EB6" w:rsidP="00A66EB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Тип ТС:                               ГРУЗОВОЙ</w:t>
            </w:r>
          </w:p>
          <w:p w:rsidR="00A66EB6" w:rsidRPr="000102EB" w:rsidRDefault="00A66EB6" w:rsidP="00A66EB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VIN:                                     </w:t>
            </w:r>
            <w:r w:rsidRPr="000102EB">
              <w:rPr>
                <w:sz w:val="22"/>
                <w:szCs w:val="22"/>
              </w:rPr>
              <w:t>Х9633023272285081</w:t>
            </w:r>
          </w:p>
          <w:p w:rsidR="00A66EB6" w:rsidRPr="000102EB" w:rsidRDefault="00A66EB6" w:rsidP="00A66EB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Модель,                              40522Р</w:t>
            </w:r>
          </w:p>
          <w:p w:rsidR="00A66EB6" w:rsidRPr="000102EB" w:rsidRDefault="00A66EB6" w:rsidP="00A66EB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Тип двигателя                    бензиновый, 2464 куб.см</w:t>
            </w:r>
          </w:p>
          <w:p w:rsidR="00A66EB6" w:rsidRPr="000102EB" w:rsidRDefault="00A66EB6" w:rsidP="00A66EB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Гос</w:t>
            </w:r>
            <w:r>
              <w:rPr>
                <w:bCs/>
                <w:sz w:val="22"/>
                <w:szCs w:val="22"/>
              </w:rPr>
              <w:t xml:space="preserve">.номер:    </w:t>
            </w:r>
            <w:r w:rsidRPr="000102EB">
              <w:rPr>
                <w:bCs/>
                <w:sz w:val="22"/>
                <w:szCs w:val="22"/>
              </w:rPr>
              <w:t xml:space="preserve"> М 167РХ 38</w:t>
            </w:r>
          </w:p>
          <w:p w:rsidR="00A66EB6" w:rsidRPr="000102EB" w:rsidRDefault="00A66EB6" w:rsidP="00A66EB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Кузов:                                 </w:t>
            </w:r>
            <w:r w:rsidRPr="000102EB">
              <w:rPr>
                <w:sz w:val="22"/>
                <w:szCs w:val="22"/>
              </w:rPr>
              <w:t>33023070090853</w:t>
            </w:r>
          </w:p>
          <w:p w:rsidR="00A66EB6" w:rsidRDefault="00A66EB6" w:rsidP="00A66EB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Цвет:                                    БЕЛЫЙ </w:t>
            </w:r>
          </w:p>
          <w:p w:rsidR="00A66EB6" w:rsidRDefault="00A66EB6" w:rsidP="00A66EB6">
            <w:pPr>
              <w:spacing w:line="240" w:lineRule="exact"/>
              <w:rPr>
                <w:bCs/>
                <w:sz w:val="22"/>
                <w:szCs w:val="22"/>
              </w:rPr>
            </w:pPr>
          </w:p>
          <w:p w:rsidR="00A66EB6" w:rsidRPr="000102EB" w:rsidRDefault="00A66EB6" w:rsidP="00A66EB6">
            <w:pPr>
              <w:spacing w:line="240" w:lineRule="exact"/>
              <w:rPr>
                <w:bCs/>
                <w:sz w:val="22"/>
                <w:szCs w:val="22"/>
              </w:rPr>
            </w:pPr>
          </w:p>
          <w:p w:rsidR="00227B7F" w:rsidRPr="00E0426C" w:rsidRDefault="00227B7F" w:rsidP="00677843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</w:tr>
      <w:tr w:rsidR="00227B7F" w:rsidRPr="005E1C54" w:rsidTr="00227B7F">
        <w:trPr>
          <w:cantSplit/>
          <w:trHeight w:hRule="exact" w:val="565"/>
        </w:trPr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504720">
            <w:pPr>
              <w:rPr>
                <w:b/>
                <w:color w:val="000000"/>
                <w:sz w:val="24"/>
                <w:szCs w:val="24"/>
              </w:rPr>
            </w:pPr>
            <w:r w:rsidRPr="005E1C54">
              <w:rPr>
                <w:b/>
              </w:rPr>
              <w:t>ИТОГО</w:t>
            </w:r>
            <w:r w:rsidR="00C46B08">
              <w:rPr>
                <w:b/>
              </w:rPr>
              <w:t>, с НДС</w:t>
            </w:r>
            <w:r w:rsidR="00504720">
              <w:rPr>
                <w:b/>
              </w:rPr>
              <w:t>,</w:t>
            </w:r>
            <w:r w:rsidR="00C46B08">
              <w:rPr>
                <w:b/>
              </w:rPr>
              <w:t xml:space="preserve"> руб.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  <w:rPr>
                <w:b/>
                <w:bCs/>
              </w:rPr>
            </w:pPr>
          </w:p>
        </w:tc>
      </w:tr>
    </w:tbl>
    <w:p w:rsidR="006D7C78" w:rsidRPr="005E1C54" w:rsidRDefault="006D7C78" w:rsidP="00CE3B10">
      <w:pPr>
        <w:tabs>
          <w:tab w:val="left" w:pos="0"/>
        </w:tabs>
        <w:ind w:firstLine="680"/>
        <w:jc w:val="both"/>
        <w:rPr>
          <w:b/>
          <w:sz w:val="24"/>
          <w:szCs w:val="24"/>
        </w:rPr>
      </w:pPr>
    </w:p>
    <w:p w:rsidR="00CE3B10" w:rsidRPr="005E1C54" w:rsidRDefault="00CE3B10" w:rsidP="006B24B0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/>
      </w:tblPr>
      <w:tblGrid>
        <w:gridCol w:w="5387"/>
        <w:gridCol w:w="7797"/>
      </w:tblGrid>
      <w:tr w:rsidR="00CE3B10" w:rsidRPr="005E1C54" w:rsidTr="00CE3B10">
        <w:trPr>
          <w:trHeight w:val="995"/>
        </w:trPr>
        <w:tc>
          <w:tcPr>
            <w:tcW w:w="538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391922" w:rsidRPr="005E1C54" w:rsidRDefault="001A665E" w:rsidP="003919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391922" w:rsidRPr="005E1C54" w:rsidRDefault="00D659B8" w:rsidP="003919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391922">
              <w:rPr>
                <w:b/>
                <w:sz w:val="24"/>
                <w:szCs w:val="24"/>
              </w:rPr>
              <w:t>иректор</w:t>
            </w: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 w:rsidR="001A665E"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6151F4" w:rsidRPr="005E1C54" w:rsidRDefault="00DA3F0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</w:t>
            </w:r>
            <w:r w:rsidR="006151F4" w:rsidRPr="005E1C54">
              <w:rPr>
                <w:b/>
                <w:sz w:val="24"/>
                <w:szCs w:val="24"/>
              </w:rPr>
              <w:t>»</w:t>
            </w:r>
          </w:p>
          <w:p w:rsidR="00CE3B10" w:rsidRPr="005E1C54" w:rsidRDefault="006C618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</w:t>
            </w:r>
            <w:r w:rsidR="000A50CC" w:rsidRPr="005E1C54">
              <w:rPr>
                <w:b/>
                <w:sz w:val="24"/>
                <w:szCs w:val="24"/>
              </w:rPr>
              <w:t>енеральн</w:t>
            </w:r>
            <w:r w:rsidRPr="005E1C54">
              <w:rPr>
                <w:b/>
                <w:sz w:val="24"/>
                <w:szCs w:val="24"/>
              </w:rPr>
              <w:t>ый</w:t>
            </w:r>
            <w:r w:rsidR="00CE3B10" w:rsidRPr="005E1C54">
              <w:rPr>
                <w:b/>
                <w:sz w:val="24"/>
                <w:szCs w:val="24"/>
              </w:rPr>
              <w:t xml:space="preserve"> директор</w:t>
            </w:r>
          </w:p>
          <w:p w:rsidR="001F2EC7" w:rsidRPr="005E1C54" w:rsidRDefault="001F2EC7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360D43">
              <w:rPr>
                <w:b/>
                <w:sz w:val="24"/>
                <w:szCs w:val="24"/>
              </w:rPr>
              <w:t>Г.С.Лобанов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CE3B10" w:rsidP="00392F8A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1C5CBF" w:rsidRPr="005E1C54" w:rsidRDefault="001C5CBF" w:rsidP="0006573C">
      <w:pPr>
        <w:jc w:val="right"/>
        <w:rPr>
          <w:sz w:val="24"/>
          <w:szCs w:val="24"/>
        </w:rPr>
      </w:pPr>
    </w:p>
    <w:p w:rsidR="001C5CBF" w:rsidRPr="005E1C54" w:rsidRDefault="001C5CBF" w:rsidP="001C5CBF">
      <w:r w:rsidRPr="005E1C54">
        <w:br w:type="page"/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2</w:t>
      </w:r>
      <w:r w:rsidRPr="00391922">
        <w:rPr>
          <w:sz w:val="22"/>
          <w:szCs w:val="22"/>
        </w:rPr>
        <w:t xml:space="preserve"> 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>
        <w:rPr>
          <w:sz w:val="22"/>
          <w:szCs w:val="22"/>
        </w:rPr>
        <w:t>_____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</w:t>
      </w:r>
      <w:r w:rsidRPr="00391922">
        <w:rPr>
          <w:sz w:val="22"/>
          <w:szCs w:val="22"/>
        </w:rPr>
        <w:t xml:space="preserve"> 2020 года</w:t>
      </w:r>
    </w:p>
    <w:p w:rsidR="0006573C" w:rsidRPr="005E1C54" w:rsidRDefault="0006573C" w:rsidP="0006573C">
      <w:pPr>
        <w:ind w:left="6660"/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  <w:r w:rsidRPr="005E1C54">
        <w:rPr>
          <w:sz w:val="24"/>
          <w:szCs w:val="24"/>
        </w:rPr>
        <w:tab/>
        <w:t>В соответствии с условиями Договора Стороны согласовали следующую Форму предоставления Информации о цепочке собственников контрагента</w:t>
      </w:r>
    </w:p>
    <w:p w:rsidR="0006573C" w:rsidRPr="005E1C54" w:rsidRDefault="0006573C" w:rsidP="0006573C">
      <w:pPr>
        <w:jc w:val="center"/>
        <w:rPr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2288"/>
        <w:gridCol w:w="2248"/>
        <w:gridCol w:w="2552"/>
        <w:gridCol w:w="2835"/>
      </w:tblGrid>
      <w:tr w:rsidR="0006573C" w:rsidRPr="005E1C54" w:rsidTr="002F0E4E">
        <w:trPr>
          <w:trHeight w:val="825"/>
        </w:trPr>
        <w:tc>
          <w:tcPr>
            <w:tcW w:w="1063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 xml:space="preserve">Информация о цепочке собственников контрагента, включая бенефициаров 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>(в том числе, конечных)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>(по состоянию на «___» ________ 20__ г. )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7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№ п/п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Наименование контрагента (ИНН и вид деятельности)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Подтверждающие документы(наименование, реквизиты)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5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2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69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«___»______20__ г. </w:t>
            </w:r>
          </w:p>
        </w:tc>
        <w:tc>
          <w:tcPr>
            <w:tcW w:w="4800" w:type="dxa"/>
            <w:gridSpan w:val="2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_____________________________________________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528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М.п.</w:t>
            </w:r>
          </w:p>
        </w:tc>
        <w:tc>
          <w:tcPr>
            <w:tcW w:w="7635" w:type="dxa"/>
            <w:gridSpan w:val="3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(подпись лица-уполномоченного представителя подрядчика)</w:t>
            </w:r>
          </w:p>
        </w:tc>
      </w:tr>
    </w:tbl>
    <w:p w:rsidR="0006573C" w:rsidRPr="005E1C54" w:rsidRDefault="0006573C" w:rsidP="0006573C">
      <w:pPr>
        <w:jc w:val="center"/>
        <w:rPr>
          <w:sz w:val="21"/>
          <w:szCs w:val="21"/>
        </w:rPr>
      </w:pPr>
      <w:bookmarkStart w:id="1" w:name="RANGE!A1:E11"/>
      <w:bookmarkEnd w:id="1"/>
      <w:r w:rsidRPr="005E1C54">
        <w:rPr>
          <w:b/>
          <w:sz w:val="24"/>
          <w:szCs w:val="24"/>
        </w:rPr>
        <w:t>Конец формы</w:t>
      </w:r>
    </w:p>
    <w:p w:rsidR="0006573C" w:rsidRPr="005E1C54" w:rsidRDefault="0006573C" w:rsidP="0006573C">
      <w:pPr>
        <w:jc w:val="both"/>
        <w:rPr>
          <w:sz w:val="24"/>
          <w:szCs w:val="24"/>
        </w:rPr>
      </w:pPr>
    </w:p>
    <w:tbl>
      <w:tblPr>
        <w:tblW w:w="4990" w:type="dxa"/>
        <w:tblInd w:w="-256" w:type="dxa"/>
        <w:tblLayout w:type="fixed"/>
        <w:tblLook w:val="01E0"/>
      </w:tblPr>
      <w:tblGrid>
        <w:gridCol w:w="255"/>
        <w:gridCol w:w="4735"/>
      </w:tblGrid>
      <w:tr w:rsidR="00FA4893" w:rsidRPr="005E1C54" w:rsidTr="00FA4893">
        <w:trPr>
          <w:cantSplit/>
          <w:trHeight w:val="261"/>
        </w:trPr>
        <w:tc>
          <w:tcPr>
            <w:tcW w:w="25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0A50CC" w:rsidRPr="005E1C54" w:rsidRDefault="000A50CC" w:rsidP="00FA4893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/>
      </w:tblPr>
      <w:tblGrid>
        <w:gridCol w:w="5387"/>
        <w:gridCol w:w="7797"/>
      </w:tblGrid>
      <w:tr w:rsidR="00DA3F00" w:rsidRPr="005E1C54" w:rsidTr="00E0426C">
        <w:trPr>
          <w:trHeight w:val="995"/>
        </w:trPr>
        <w:tc>
          <w:tcPr>
            <w:tcW w:w="538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DA3F00" w:rsidRPr="005E1C54" w:rsidRDefault="00504720" w:rsidP="00E042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DA3F00" w:rsidRPr="005E1C54">
              <w:rPr>
                <w:b/>
                <w:sz w:val="24"/>
                <w:szCs w:val="24"/>
              </w:rPr>
              <w:t>: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DA3F00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</w:t>
            </w:r>
            <w:r w:rsidR="00DA3F00" w:rsidRPr="005E1C54">
              <w:rPr>
                <w:sz w:val="24"/>
                <w:szCs w:val="24"/>
              </w:rPr>
              <w:t>__________________</w:t>
            </w:r>
            <w:r w:rsidR="00DA3F00" w:rsidRPr="005E1C54">
              <w:rPr>
                <w:b/>
                <w:sz w:val="24"/>
                <w:szCs w:val="24"/>
              </w:rPr>
              <w:t>/</w:t>
            </w:r>
            <w:r w:rsidR="00504720">
              <w:rPr>
                <w:b/>
                <w:sz w:val="24"/>
                <w:szCs w:val="24"/>
              </w:rPr>
              <w:t>Г.С. Лобанов</w:t>
            </w:r>
            <w:r w:rsidR="00DA3F00"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DA3F00" w:rsidP="00392F8A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</w:tc>
      </w:tr>
      <w:tr w:rsidR="006358F6" w:rsidRPr="005E1C54" w:rsidTr="006358F6">
        <w:trPr>
          <w:trHeight w:val="995"/>
        </w:trPr>
        <w:tc>
          <w:tcPr>
            <w:tcW w:w="538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44D7E" w:rsidRPr="005E1C54" w:rsidRDefault="00D44D7E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3E3CE1" w:rsidRPr="005E1C54" w:rsidRDefault="003E3CE1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Приложение № 3 </w:t>
      </w: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             к договору № _____</w:t>
      </w: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>от «___» ______ 2020 года</w:t>
      </w:r>
    </w:p>
    <w:p w:rsidR="00392F8A" w:rsidRPr="00D659B8" w:rsidRDefault="00392F8A" w:rsidP="00392F8A">
      <w:pPr>
        <w:tabs>
          <w:tab w:val="left" w:pos="5760"/>
          <w:tab w:val="left" w:pos="8460"/>
        </w:tabs>
        <w:rPr>
          <w:sz w:val="18"/>
          <w:szCs w:val="18"/>
        </w:rPr>
      </w:pP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ФОРМА</w:t>
      </w: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pBdr>
          <w:top w:val="single" w:sz="4" w:space="1" w:color="auto"/>
        </w:pBdr>
        <w:shd w:val="clear" w:color="auto" w:fill="E0E0E0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начало формы</w:t>
      </w:r>
    </w:p>
    <w:p w:rsidR="00392F8A" w:rsidRPr="005E1C54" w:rsidRDefault="00392F8A" w:rsidP="00392F8A">
      <w:pPr>
        <w:jc w:val="both"/>
      </w:pPr>
      <w:r w:rsidRPr="005E1C54">
        <w:t>(фирменный бланк контрагента)</w:t>
      </w:r>
    </w:p>
    <w:p w:rsidR="00392F8A" w:rsidRPr="005E1C54" w:rsidRDefault="00392F8A" w:rsidP="00392F8A">
      <w:pPr>
        <w:spacing w:before="120"/>
        <w:ind w:left="-709"/>
        <w:jc w:val="both"/>
        <w:rPr>
          <w:b/>
        </w:rPr>
      </w:pPr>
      <w:r w:rsidRPr="005E1C54">
        <w:rPr>
          <w:b/>
        </w:rPr>
        <w:t>Подтверждение контрагент</w:t>
      </w:r>
      <w:r w:rsidR="0093523D">
        <w:rPr>
          <w:b/>
        </w:rPr>
        <w:t>ом</w:t>
      </w:r>
      <w:r w:rsidRPr="005E1C54">
        <w:rPr>
          <w:b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ind w:left="-709"/>
        <w:jc w:val="both"/>
      </w:pPr>
      <w:r w:rsidRPr="005E1C54">
        <w:t>Настоящим, ______________________________________________________________________,</w:t>
      </w:r>
    </w:p>
    <w:p w:rsidR="00392F8A" w:rsidRPr="005E1C54" w:rsidRDefault="00392F8A" w:rsidP="00392F8A">
      <w:pPr>
        <w:ind w:left="-709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92F8A" w:rsidRPr="005E1C54" w:rsidRDefault="00392F8A" w:rsidP="00392F8A">
      <w:pPr>
        <w:ind w:left="-709"/>
        <w:jc w:val="both"/>
      </w:pPr>
      <w:r w:rsidRPr="005E1C54">
        <w:t>Адрес местонахождения (юридический адрес): 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Фактический адрес: ______________________________________________________________,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Свидетельство о регистрации: ____________________________________________________</w:t>
      </w:r>
    </w:p>
    <w:p w:rsidR="00392F8A" w:rsidRPr="005E1C54" w:rsidRDefault="00392F8A" w:rsidP="00392F8A">
      <w:pPr>
        <w:ind w:left="-709" w:firstLine="708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ЧОП «РН-Охрана-Ангарск»,</w:t>
      </w:r>
      <w:r w:rsidRPr="005E1C54">
        <w:rPr>
          <w:sz w:val="24"/>
          <w:szCs w:val="24"/>
        </w:rPr>
        <w:t xml:space="preserve"> </w:t>
      </w:r>
      <w:r w:rsidRPr="005E1C54">
        <w:t xml:space="preserve"> договора от </w:t>
      </w:r>
      <w:r w:rsidR="00916BF8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916BF8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916BF8" w:rsidRPr="005E1C54">
        <w:fldChar w:fldCharType="end"/>
      </w:r>
      <w:r w:rsidRPr="005E1C54">
        <w:t xml:space="preserve"> № </w:t>
      </w:r>
      <w:r w:rsidR="00916BF8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916BF8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916BF8" w:rsidRPr="005E1C54">
        <w:fldChar w:fldCharType="end"/>
      </w:r>
      <w:r w:rsidRPr="005E1C54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916BF8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916BF8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916BF8" w:rsidRPr="005E1C54">
        <w:fldChar w:fldCharType="end"/>
      </w:r>
      <w:r w:rsidRPr="005E1C54">
        <w:t>»</w:t>
      </w:r>
      <w:r w:rsidR="00916BF8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916BF8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916BF8" w:rsidRPr="005E1C54">
        <w:fldChar w:fldCharType="end"/>
      </w:r>
      <w:r w:rsidRPr="005E1C54">
        <w:t xml:space="preserve"> 20</w:t>
      </w:r>
      <w:r w:rsidR="00916BF8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916BF8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916BF8" w:rsidRPr="005E1C54">
        <w:fldChar w:fldCharType="end"/>
      </w:r>
      <w:r w:rsidRPr="005E1C54">
        <w:t>г., а также направление в адрес таких субъектов персональных данных уведомлений об осуществлении обработки их персональных данных в ООО ЧОП «РН-Охрана-Ангарск», Иркутская область, г. Ангарск, 29 мкр-н, д.1 в целях обеспечения прозрачности финансово-хозяйственной деятельности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ЧОП «РН-Охрана-Ангарск»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Условием прекращения обработки персональных данных является получение ООО ЧОП «РН-Охрана-Ангарск» письменного уведомления об отзыве согласия на обработку персональных данных.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92F8A" w:rsidRPr="005E1C54" w:rsidRDefault="00392F8A" w:rsidP="00392F8A">
      <w:pPr>
        <w:ind w:left="-709"/>
        <w:jc w:val="both"/>
      </w:pPr>
      <w:r w:rsidRPr="005E1C54">
        <w:t>«</w:t>
      </w:r>
      <w:r w:rsidR="00916BF8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916BF8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916BF8" w:rsidRPr="005E1C54">
        <w:fldChar w:fldCharType="end"/>
      </w:r>
      <w:r w:rsidRPr="005E1C54">
        <w:t>»</w:t>
      </w:r>
      <w:r w:rsidR="00916BF8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916BF8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916BF8" w:rsidRPr="005E1C54">
        <w:fldChar w:fldCharType="end"/>
      </w:r>
      <w:r w:rsidRPr="005E1C54">
        <w:t>20</w:t>
      </w:r>
      <w:r w:rsidR="00916BF8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916BF8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916BF8" w:rsidRPr="005E1C54">
        <w:fldChar w:fldCharType="end"/>
      </w:r>
      <w:r w:rsidRPr="005E1C54">
        <w:t xml:space="preserve"> г.   _______________ (_________________________________)</w:t>
      </w:r>
    </w:p>
    <w:p w:rsidR="00392F8A" w:rsidRPr="005E1C54" w:rsidRDefault="00392F8A" w:rsidP="00392F8A">
      <w:pPr>
        <w:ind w:left="-709"/>
        <w:jc w:val="both"/>
      </w:pPr>
      <w:r w:rsidRPr="005E1C54">
        <w:t>М.П.                                            (подпись)                       Должность, ФИО</w:t>
      </w:r>
    </w:p>
    <w:p w:rsidR="00392F8A" w:rsidRPr="005E1C54" w:rsidRDefault="00392F8A" w:rsidP="00392F8A">
      <w:pPr>
        <w:pBdr>
          <w:bottom w:val="single" w:sz="4" w:space="1" w:color="auto"/>
        </w:pBdr>
        <w:shd w:val="clear" w:color="auto" w:fill="E0E0E0"/>
        <w:ind w:left="-709" w:right="21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конец формы</w:t>
      </w:r>
    </w:p>
    <w:p w:rsidR="00392F8A" w:rsidRPr="005E1C54" w:rsidRDefault="00392F8A" w:rsidP="00392F8A">
      <w:pPr>
        <w:ind w:left="-709"/>
        <w:jc w:val="both"/>
      </w:pPr>
      <w:r w:rsidRPr="005E1C54">
        <w:t>Согласовано в качестве формы</w:t>
      </w:r>
    </w:p>
    <w:tbl>
      <w:tblPr>
        <w:tblW w:w="20641" w:type="dxa"/>
        <w:tblInd w:w="-256" w:type="dxa"/>
        <w:tblLook w:val="0000"/>
      </w:tblPr>
      <w:tblGrid>
        <w:gridCol w:w="80"/>
        <w:gridCol w:w="142"/>
        <w:gridCol w:w="4995"/>
        <w:gridCol w:w="392"/>
        <w:gridCol w:w="4825"/>
        <w:gridCol w:w="2972"/>
        <w:gridCol w:w="74"/>
        <w:gridCol w:w="222"/>
        <w:gridCol w:w="1949"/>
        <w:gridCol w:w="255"/>
        <w:gridCol w:w="4735"/>
      </w:tblGrid>
      <w:tr w:rsidR="00392F8A" w:rsidRPr="005E1C54" w:rsidTr="00392F8A">
        <w:trPr>
          <w:gridBefore w:val="2"/>
          <w:gridAfter w:val="5"/>
          <w:wBefore w:w="222" w:type="dxa"/>
          <w:wAfter w:w="7235" w:type="dxa"/>
          <w:trHeight w:val="444"/>
        </w:trPr>
        <w:tc>
          <w:tcPr>
            <w:tcW w:w="538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</w:rPr>
              <w:t>Подписи сторон:</w:t>
            </w:r>
          </w:p>
        </w:tc>
        <w:tc>
          <w:tcPr>
            <w:tcW w:w="779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84883" w:rsidRPr="005E1C54" w:rsidTr="00384883">
        <w:trPr>
          <w:gridBefore w:val="2"/>
          <w:gridAfter w:val="5"/>
          <w:wBefore w:w="222" w:type="dxa"/>
          <w:wAfter w:w="7235" w:type="dxa"/>
          <w:trHeight w:val="995"/>
        </w:trPr>
        <w:tc>
          <w:tcPr>
            <w:tcW w:w="538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</w:tc>
      </w:tr>
      <w:tr w:rsidR="006151F4" w:rsidRPr="005E1C54" w:rsidTr="00384883">
        <w:trPr>
          <w:gridBefore w:val="1"/>
          <w:gridAfter w:val="3"/>
          <w:wBefore w:w="80" w:type="dxa"/>
          <w:wAfter w:w="6939" w:type="dxa"/>
          <w:trHeight w:val="420"/>
        </w:trPr>
        <w:tc>
          <w:tcPr>
            <w:tcW w:w="13400" w:type="dxa"/>
            <w:gridSpan w:val="6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  <w:tc>
          <w:tcPr>
            <w:tcW w:w="222" w:type="dxa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</w:tr>
      <w:tr w:rsidR="006358F6" w:rsidRPr="005E1C54" w:rsidTr="00384883">
        <w:tblPrEx>
          <w:tblLook w:val="01E0"/>
        </w:tblPrEx>
        <w:trPr>
          <w:cantSplit/>
          <w:trHeight w:val="261"/>
        </w:trPr>
        <w:tc>
          <w:tcPr>
            <w:tcW w:w="5217" w:type="dxa"/>
            <w:gridSpan w:val="3"/>
          </w:tcPr>
          <w:p w:rsidR="006358F6" w:rsidRPr="005E1C54" w:rsidRDefault="006358F6" w:rsidP="00384883">
            <w:pPr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2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4"/>
            <w:vAlign w:val="center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  <w:r w:rsidRPr="00391922">
        <w:rPr>
          <w:sz w:val="22"/>
          <w:szCs w:val="22"/>
        </w:rPr>
        <w:t xml:space="preserve"> 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>
        <w:rPr>
          <w:sz w:val="22"/>
          <w:szCs w:val="22"/>
        </w:rPr>
        <w:t>_____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</w:t>
      </w:r>
      <w:r w:rsidRPr="00391922">
        <w:rPr>
          <w:sz w:val="22"/>
          <w:szCs w:val="22"/>
        </w:rPr>
        <w:t xml:space="preserve"> 2020 года</w:t>
      </w:r>
    </w:p>
    <w:p w:rsidR="00774506" w:rsidRPr="005E1C54" w:rsidRDefault="00774506" w:rsidP="00774506">
      <w:pPr>
        <w:ind w:left="5387"/>
        <w:jc w:val="right"/>
        <w:rPr>
          <w:sz w:val="22"/>
          <w:szCs w:val="22"/>
        </w:rPr>
      </w:pPr>
    </w:p>
    <w:p w:rsidR="00774506" w:rsidRPr="005E1C54" w:rsidRDefault="00774506" w:rsidP="00774506">
      <w:pPr>
        <w:jc w:val="right"/>
        <w:rPr>
          <w:rFonts w:eastAsia="Calibri"/>
          <w:b/>
          <w:color w:val="000000"/>
          <w:sz w:val="22"/>
          <w:szCs w:val="22"/>
        </w:rPr>
      </w:pPr>
    </w:p>
    <w:p w:rsidR="00774506" w:rsidRPr="005E1C54" w:rsidRDefault="00774506" w:rsidP="00774506">
      <w:pPr>
        <w:spacing w:before="120" w:after="120"/>
        <w:jc w:val="center"/>
        <w:rPr>
          <w:b/>
          <w:sz w:val="22"/>
          <w:szCs w:val="22"/>
        </w:rPr>
      </w:pPr>
      <w:r w:rsidRPr="005E1C54">
        <w:rPr>
          <w:b/>
          <w:sz w:val="22"/>
          <w:szCs w:val="22"/>
        </w:rPr>
        <w:t>ФОРМА АКТА</w:t>
      </w:r>
      <w:r w:rsidRPr="005E1C54">
        <w:rPr>
          <w:b/>
          <w:sz w:val="22"/>
          <w:szCs w:val="22"/>
        </w:rPr>
        <w:br/>
        <w:t xml:space="preserve">приема-передачи документов, </w:t>
      </w:r>
      <w:r w:rsidRPr="005E1C54">
        <w:rPr>
          <w:b/>
          <w:sz w:val="22"/>
          <w:szCs w:val="22"/>
        </w:rPr>
        <w:br/>
        <w:t>содержащих сведения конфиденциального характера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Мы, нижеподписавшиеся с одной стороны 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916BF8" w:rsidRPr="005E1C54">
        <w:rPr>
          <w:rFonts w:ascii="Times New Roman CYR" w:hAnsi="Times New Roman CYR"/>
          <w:sz w:val="22"/>
          <w:szCs w:val="22"/>
        </w:rPr>
      </w:r>
      <w:r w:rsidR="00916BF8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916BF8" w:rsidRPr="005E1C54">
        <w:rPr>
          <w:rFonts w:ascii="Times New Roman CYR" w:hAnsi="Times New Roman CYR"/>
          <w:sz w:val="22"/>
          <w:szCs w:val="22"/>
        </w:rPr>
      </w:r>
      <w:r w:rsidR="00916BF8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r w:rsidRPr="005E1C54">
        <w:rPr>
          <w:sz w:val="22"/>
          <w:szCs w:val="22"/>
        </w:rPr>
        <w:t>действующ</w:t>
      </w:r>
      <w:r w:rsidR="00916BF8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916BF8" w:rsidRPr="005E1C54">
        <w:rPr>
          <w:sz w:val="22"/>
          <w:szCs w:val="22"/>
        </w:rPr>
      </w:r>
      <w:r w:rsidR="00916BF8" w:rsidRPr="005E1C54">
        <w:rPr>
          <w:sz w:val="22"/>
          <w:szCs w:val="22"/>
        </w:rPr>
        <w:fldChar w:fldCharType="separate"/>
      </w:r>
      <w:r w:rsidR="008401D2">
        <w:rPr>
          <w:noProof/>
          <w:sz w:val="22"/>
          <w:szCs w:val="22"/>
        </w:rPr>
        <w:t>его (-ей)</w:t>
      </w:r>
      <w:r w:rsidR="00916BF8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на основании 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916BF8" w:rsidRPr="005E1C54">
        <w:rPr>
          <w:rFonts w:ascii="Times New Roman CYR" w:hAnsi="Times New Roman CYR"/>
          <w:sz w:val="22"/>
          <w:szCs w:val="22"/>
        </w:rPr>
      </w:r>
      <w:r w:rsidR="00916BF8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 другой стороны 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916BF8" w:rsidRPr="005E1C54">
        <w:rPr>
          <w:rFonts w:ascii="Times New Roman CYR" w:hAnsi="Times New Roman CYR"/>
          <w:sz w:val="22"/>
          <w:szCs w:val="22"/>
        </w:rPr>
      </w:r>
      <w:r w:rsidR="00916BF8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916BF8" w:rsidRPr="005E1C54">
        <w:rPr>
          <w:rFonts w:ascii="Times New Roman CYR" w:hAnsi="Times New Roman CYR"/>
          <w:sz w:val="22"/>
          <w:szCs w:val="22"/>
        </w:rPr>
      </w:r>
      <w:r w:rsidR="00916BF8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r w:rsidRPr="005E1C54">
        <w:rPr>
          <w:sz w:val="22"/>
          <w:szCs w:val="22"/>
        </w:rPr>
        <w:t>действующ</w:t>
      </w:r>
      <w:r w:rsidR="00916BF8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916BF8" w:rsidRPr="005E1C54">
        <w:rPr>
          <w:sz w:val="22"/>
          <w:szCs w:val="22"/>
        </w:rPr>
      </w:r>
      <w:r w:rsidR="00916BF8" w:rsidRPr="005E1C54">
        <w:rPr>
          <w:sz w:val="22"/>
          <w:szCs w:val="22"/>
        </w:rPr>
        <w:fldChar w:fldCharType="separate"/>
      </w:r>
      <w:r w:rsidR="008401D2">
        <w:rPr>
          <w:noProof/>
          <w:sz w:val="22"/>
          <w:szCs w:val="22"/>
        </w:rPr>
        <w:t>его (-ей)</w:t>
      </w:r>
      <w:r w:rsidR="00916BF8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на основании 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916BF8" w:rsidRPr="005E1C54">
        <w:rPr>
          <w:rFonts w:ascii="Times New Roman CYR" w:hAnsi="Times New Roman CYR"/>
          <w:sz w:val="22"/>
          <w:szCs w:val="22"/>
        </w:rPr>
      </w:r>
      <w:r w:rsidR="00916BF8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составили настоящий Акт в том, что сторона 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916BF8" w:rsidRPr="005E1C54">
        <w:rPr>
          <w:rFonts w:ascii="Times New Roman CYR" w:hAnsi="Times New Roman CYR"/>
          <w:sz w:val="22"/>
          <w:szCs w:val="22"/>
        </w:rPr>
      </w:r>
      <w:r w:rsidR="00916BF8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передала другой стороне 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916BF8" w:rsidRPr="005E1C54">
        <w:rPr>
          <w:rFonts w:ascii="Times New Roman CYR" w:hAnsi="Times New Roman CYR"/>
          <w:sz w:val="22"/>
          <w:szCs w:val="22"/>
        </w:rPr>
      </w:r>
      <w:r w:rsidR="00916BF8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Конфиденциальную Информацию, в соответствии с заключенным </w:t>
      </w:r>
      <w:r w:rsidRPr="005E1C54">
        <w:rPr>
          <w:sz w:val="22"/>
          <w:szCs w:val="22"/>
        </w:rPr>
        <w:t>Договором</w:t>
      </w:r>
      <w:r w:rsidRPr="005E1C54">
        <w:rPr>
          <w:rFonts w:ascii="Times New Roman CYR" w:hAnsi="Times New Roman CYR"/>
          <w:sz w:val="22"/>
          <w:szCs w:val="22"/>
        </w:rPr>
        <w:t xml:space="preserve"> от 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916BF8" w:rsidRPr="005E1C54">
        <w:rPr>
          <w:rFonts w:ascii="Times New Roman CYR" w:hAnsi="Times New Roman CYR"/>
          <w:sz w:val="22"/>
          <w:szCs w:val="22"/>
        </w:rPr>
      </w:r>
      <w:r w:rsidR="00916BF8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№ 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916BF8" w:rsidRPr="005E1C54">
        <w:rPr>
          <w:rFonts w:ascii="Times New Roman CYR" w:hAnsi="Times New Roman CYR"/>
          <w:sz w:val="22"/>
          <w:szCs w:val="22"/>
        </w:rPr>
      </w:r>
      <w:r w:rsidR="00916BF8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>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Перечень передаваемой Конфиденциальной Информации: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1. 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916BF8" w:rsidRPr="005E1C54">
        <w:rPr>
          <w:rFonts w:ascii="Times New Roman CYR" w:hAnsi="Times New Roman CYR"/>
          <w:sz w:val="22"/>
          <w:szCs w:val="22"/>
        </w:rPr>
      </w:r>
      <w:r w:rsidR="00916BF8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2. 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916BF8" w:rsidRPr="005E1C54">
        <w:rPr>
          <w:rFonts w:ascii="Times New Roman CYR" w:hAnsi="Times New Roman CYR"/>
          <w:sz w:val="22"/>
          <w:szCs w:val="22"/>
        </w:rPr>
      </w:r>
      <w:r w:rsidR="00916BF8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916BF8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Настоящий акт составлен в двух экземплярах.</w:t>
      </w:r>
    </w:p>
    <w:p w:rsidR="00774506" w:rsidRPr="005E1C54" w:rsidRDefault="00774506" w:rsidP="00774506">
      <w:pPr>
        <w:spacing w:line="360" w:lineRule="auto"/>
        <w:rPr>
          <w:sz w:val="22"/>
          <w:szCs w:val="22"/>
        </w:rPr>
      </w:pPr>
      <w:r w:rsidRPr="005E1C54">
        <w:rPr>
          <w:sz w:val="22"/>
          <w:szCs w:val="22"/>
        </w:rPr>
        <w:t xml:space="preserve">                                                         ПОДПИСИ СТОРОН   </w:t>
      </w:r>
    </w:p>
    <w:p w:rsidR="00774506" w:rsidRPr="005E1C54" w:rsidRDefault="00774506" w:rsidP="00774506">
      <w:pPr>
        <w:rPr>
          <w:b/>
          <w:sz w:val="22"/>
          <w:szCs w:val="22"/>
        </w:rPr>
      </w:pPr>
    </w:p>
    <w:tbl>
      <w:tblPr>
        <w:tblW w:w="30118" w:type="dxa"/>
        <w:tblInd w:w="-34" w:type="dxa"/>
        <w:tblLook w:val="01E0"/>
      </w:tblPr>
      <w:tblGrid>
        <w:gridCol w:w="34"/>
        <w:gridCol w:w="108"/>
        <w:gridCol w:w="4120"/>
        <w:gridCol w:w="786"/>
        <w:gridCol w:w="339"/>
        <w:gridCol w:w="1206"/>
        <w:gridCol w:w="3362"/>
        <w:gridCol w:w="107"/>
        <w:gridCol w:w="3122"/>
        <w:gridCol w:w="1892"/>
        <w:gridCol w:w="5014"/>
        <w:gridCol w:w="5014"/>
        <w:gridCol w:w="5014"/>
      </w:tblGrid>
      <w:tr w:rsidR="00774506" w:rsidRPr="005E1C54" w:rsidTr="00384883">
        <w:trPr>
          <w:gridBefore w:val="2"/>
          <w:gridAfter w:val="6"/>
          <w:wBefore w:w="142" w:type="dxa"/>
          <w:wAfter w:w="20163" w:type="dxa"/>
          <w:trHeight w:val="1912"/>
        </w:trPr>
        <w:tc>
          <w:tcPr>
            <w:tcW w:w="4120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«ПОСТАВЩИК»</w:t>
            </w: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_______________________________</w:t>
            </w: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7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«___»_____________________ 20__ г.</w:t>
            </w:r>
          </w:p>
        </w:tc>
        <w:tc>
          <w:tcPr>
            <w:tcW w:w="2331" w:type="dxa"/>
            <w:gridSpan w:val="3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</w:p>
        </w:tc>
        <w:tc>
          <w:tcPr>
            <w:tcW w:w="3362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«ПОКУПАТЕЛЬ»</w:t>
            </w: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</w:t>
            </w:r>
          </w:p>
          <w:p w:rsidR="00774506" w:rsidRPr="005E1C54" w:rsidRDefault="00774506" w:rsidP="0099543A">
            <w:pPr>
              <w:pStyle w:val="aa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9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 ________________ 20__ г.</w:t>
            </w:r>
          </w:p>
        </w:tc>
      </w:tr>
      <w:tr w:rsidR="00384883" w:rsidRPr="005E1C54" w:rsidTr="00384883">
        <w:tblPrEx>
          <w:tblLook w:val="0000"/>
        </w:tblPrEx>
        <w:trPr>
          <w:gridAfter w:val="4"/>
          <w:wAfter w:w="16934" w:type="dxa"/>
          <w:trHeight w:val="995"/>
        </w:trPr>
        <w:tc>
          <w:tcPr>
            <w:tcW w:w="5387" w:type="dxa"/>
            <w:gridSpan w:val="5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  <w:gridSpan w:val="4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rPr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  <w:p w:rsidR="00384883" w:rsidRPr="005E1C54" w:rsidRDefault="00384883" w:rsidP="00384883">
            <w:pPr>
              <w:tabs>
                <w:tab w:val="left" w:pos="1532"/>
              </w:tabs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ab/>
            </w:r>
          </w:p>
        </w:tc>
      </w:tr>
      <w:tr w:rsidR="006358F6" w:rsidRPr="00531406" w:rsidTr="00384883">
        <w:trPr>
          <w:gridBefore w:val="1"/>
          <w:wBefore w:w="34" w:type="dxa"/>
          <w:trHeight w:val="2387"/>
        </w:trPr>
        <w:tc>
          <w:tcPr>
            <w:tcW w:w="5014" w:type="dxa"/>
            <w:gridSpan w:val="3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4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2"/>
          </w:tcPr>
          <w:p w:rsidR="006358F6" w:rsidRPr="005E1C54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9C524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3D158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531406" w:rsidRDefault="006358F6" w:rsidP="006358F6">
            <w:pPr>
              <w:rPr>
                <w:b/>
              </w:rPr>
            </w:pPr>
          </w:p>
        </w:tc>
      </w:tr>
    </w:tbl>
    <w:p w:rsidR="00662056" w:rsidRPr="00740504" w:rsidRDefault="00662056" w:rsidP="00662056">
      <w:pPr>
        <w:ind w:right="-738"/>
        <w:jc w:val="both"/>
        <w:rPr>
          <w:b/>
          <w:sz w:val="26"/>
          <w:szCs w:val="26"/>
        </w:rPr>
      </w:pPr>
    </w:p>
    <w:p w:rsidR="00662056" w:rsidRPr="00740504" w:rsidRDefault="00662056" w:rsidP="00662056">
      <w:pPr>
        <w:ind w:firstLine="720"/>
        <w:jc w:val="both"/>
        <w:rPr>
          <w:szCs w:val="24"/>
        </w:rPr>
      </w:pPr>
    </w:p>
    <w:p w:rsidR="00662056" w:rsidRPr="009B288C" w:rsidRDefault="00662056" w:rsidP="00C443F5">
      <w:pPr>
        <w:rPr>
          <w:sz w:val="24"/>
          <w:szCs w:val="24"/>
        </w:rPr>
      </w:pPr>
    </w:p>
    <w:sectPr w:rsidR="00662056" w:rsidRPr="009B288C" w:rsidSect="003E3CE1">
      <w:footerReference w:type="default" r:id="rId8"/>
      <w:pgSz w:w="11906" w:h="16838"/>
      <w:pgMar w:top="709" w:right="851" w:bottom="142" w:left="1418" w:header="720" w:footer="3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4FD" w:rsidRDefault="001104FD" w:rsidP="003C3077">
      <w:r>
        <w:separator/>
      </w:r>
    </w:p>
  </w:endnote>
  <w:endnote w:type="continuationSeparator" w:id="0">
    <w:p w:rsidR="001104FD" w:rsidRDefault="001104FD" w:rsidP="003C3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6B0" w:rsidRDefault="00916BF8">
    <w:pPr>
      <w:pStyle w:val="aa"/>
      <w:jc w:val="right"/>
    </w:pPr>
    <w:r>
      <w:fldChar w:fldCharType="begin"/>
    </w:r>
    <w:r w:rsidR="00D766B0">
      <w:instrText xml:space="preserve"> PAGE   \* MERGEFORMAT </w:instrText>
    </w:r>
    <w:r>
      <w:fldChar w:fldCharType="separate"/>
    </w:r>
    <w:r w:rsidR="00A66EB6">
      <w:rPr>
        <w:noProof/>
      </w:rPr>
      <w:t>1</w:t>
    </w:r>
    <w:r>
      <w:rPr>
        <w:noProof/>
      </w:rPr>
      <w:fldChar w:fldCharType="end"/>
    </w:r>
  </w:p>
  <w:p w:rsidR="00D766B0" w:rsidRDefault="00D766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4FD" w:rsidRDefault="001104FD" w:rsidP="003C3077">
      <w:r>
        <w:separator/>
      </w:r>
    </w:p>
  </w:footnote>
  <w:footnote w:type="continuationSeparator" w:id="0">
    <w:p w:rsidR="001104FD" w:rsidRDefault="001104FD" w:rsidP="003C30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3A60"/>
    <w:multiLevelType w:val="multilevel"/>
    <w:tmpl w:val="562C4E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14884B5C"/>
    <w:multiLevelType w:val="multilevel"/>
    <w:tmpl w:val="A0E64136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F5367C4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DCA29A8"/>
    <w:multiLevelType w:val="multilevel"/>
    <w:tmpl w:val="A542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3"/>
        </w:tabs>
        <w:ind w:left="70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425026FC"/>
    <w:multiLevelType w:val="multilevel"/>
    <w:tmpl w:val="9AA660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47927F90"/>
    <w:multiLevelType w:val="multilevel"/>
    <w:tmpl w:val="263C1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ADA5B29"/>
    <w:multiLevelType w:val="multilevel"/>
    <w:tmpl w:val="08AE5D3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B71C1C"/>
    <w:multiLevelType w:val="hybridMultilevel"/>
    <w:tmpl w:val="1FAC559E"/>
    <w:lvl w:ilvl="0" w:tplc="AC722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9A1089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6AD70D38"/>
    <w:multiLevelType w:val="multilevel"/>
    <w:tmpl w:val="3670B38E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C865F9"/>
    <w:multiLevelType w:val="singleLevel"/>
    <w:tmpl w:val="843A4BB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2"/>
  </w:num>
  <w:num w:numId="10">
    <w:abstractNumId w:val="8"/>
  </w:num>
  <w:num w:numId="11">
    <w:abstractNumId w:val="7"/>
  </w:num>
  <w:num w:numId="12">
    <w:abstractNumId w:val="5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3.1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nds" w:val="18"/>
    <w:docVar w:name="ndsvid" w:val="0"/>
    <w:docVar w:name="NomerSledZakl" w:val="3"/>
    <w:docVar w:name="razd" w:val="1"/>
    <w:docVar w:name="yyyyy1deng" w:val="2"/>
    <w:docVar w:name="yyyyy1nuls" w:val="1"/>
    <w:docVar w:name="yyyyy1skob" w:val="1"/>
    <w:docVar w:name="yyyyy1yaz" w:val="1"/>
    <w:docVar w:name="yyyyy1zapzer" w:val="1"/>
    <w:docVar w:name="yyyyy2deng" w:val="2"/>
    <w:docVar w:name="yyyyy2nuls" w:val="1"/>
    <w:docVar w:name="yyyyy2skob" w:val="1"/>
    <w:docVar w:name="yyyyy2yaz" w:val="1"/>
    <w:docVar w:name="yyyyy2zapzer" w:val="1"/>
  </w:docVars>
  <w:rsids>
    <w:rsidRoot w:val="00DA6361"/>
    <w:rsid w:val="00000E48"/>
    <w:rsid w:val="00002508"/>
    <w:rsid w:val="00004AD6"/>
    <w:rsid w:val="00004CFB"/>
    <w:rsid w:val="000114AB"/>
    <w:rsid w:val="00015466"/>
    <w:rsid w:val="00017E03"/>
    <w:rsid w:val="00022EE3"/>
    <w:rsid w:val="000276C7"/>
    <w:rsid w:val="00050799"/>
    <w:rsid w:val="00057B60"/>
    <w:rsid w:val="000602EF"/>
    <w:rsid w:val="0006573C"/>
    <w:rsid w:val="00066C8D"/>
    <w:rsid w:val="000728A1"/>
    <w:rsid w:val="00076035"/>
    <w:rsid w:val="00082A77"/>
    <w:rsid w:val="00084757"/>
    <w:rsid w:val="0008519E"/>
    <w:rsid w:val="0008664B"/>
    <w:rsid w:val="00094F00"/>
    <w:rsid w:val="000A50CC"/>
    <w:rsid w:val="000B46CD"/>
    <w:rsid w:val="000B68F6"/>
    <w:rsid w:val="000C272E"/>
    <w:rsid w:val="000C2957"/>
    <w:rsid w:val="000C35DB"/>
    <w:rsid w:val="000C38B3"/>
    <w:rsid w:val="000C61DE"/>
    <w:rsid w:val="000D129D"/>
    <w:rsid w:val="000D15D1"/>
    <w:rsid w:val="000D7DF4"/>
    <w:rsid w:val="000D7F7A"/>
    <w:rsid w:val="000E7073"/>
    <w:rsid w:val="000F0E66"/>
    <w:rsid w:val="000F1AF1"/>
    <w:rsid w:val="00100079"/>
    <w:rsid w:val="0010061E"/>
    <w:rsid w:val="00104D92"/>
    <w:rsid w:val="001068EE"/>
    <w:rsid w:val="001104FD"/>
    <w:rsid w:val="00110F04"/>
    <w:rsid w:val="001210CF"/>
    <w:rsid w:val="00121BF8"/>
    <w:rsid w:val="0013311B"/>
    <w:rsid w:val="00137845"/>
    <w:rsid w:val="00147CCB"/>
    <w:rsid w:val="0015444C"/>
    <w:rsid w:val="00173403"/>
    <w:rsid w:val="00175839"/>
    <w:rsid w:val="001774BA"/>
    <w:rsid w:val="001826DE"/>
    <w:rsid w:val="00186289"/>
    <w:rsid w:val="00195A08"/>
    <w:rsid w:val="0019688F"/>
    <w:rsid w:val="00196B83"/>
    <w:rsid w:val="00196ED2"/>
    <w:rsid w:val="001A584D"/>
    <w:rsid w:val="001A665E"/>
    <w:rsid w:val="001B24DA"/>
    <w:rsid w:val="001B26D1"/>
    <w:rsid w:val="001B2C21"/>
    <w:rsid w:val="001B5296"/>
    <w:rsid w:val="001B5A6F"/>
    <w:rsid w:val="001C5CBF"/>
    <w:rsid w:val="001C631E"/>
    <w:rsid w:val="001D5BF7"/>
    <w:rsid w:val="001D749A"/>
    <w:rsid w:val="001E2A19"/>
    <w:rsid w:val="001F2EC7"/>
    <w:rsid w:val="001F34CF"/>
    <w:rsid w:val="00201A78"/>
    <w:rsid w:val="00204047"/>
    <w:rsid w:val="002056A0"/>
    <w:rsid w:val="00205D08"/>
    <w:rsid w:val="0021123C"/>
    <w:rsid w:val="00212E30"/>
    <w:rsid w:val="00222F18"/>
    <w:rsid w:val="00227B7F"/>
    <w:rsid w:val="002306E8"/>
    <w:rsid w:val="002333C0"/>
    <w:rsid w:val="0024231F"/>
    <w:rsid w:val="00245ED2"/>
    <w:rsid w:val="00247690"/>
    <w:rsid w:val="00250FEC"/>
    <w:rsid w:val="00256DE6"/>
    <w:rsid w:val="00263BD8"/>
    <w:rsid w:val="00266A66"/>
    <w:rsid w:val="00280F67"/>
    <w:rsid w:val="00282B3B"/>
    <w:rsid w:val="00284A25"/>
    <w:rsid w:val="00287CBD"/>
    <w:rsid w:val="00295243"/>
    <w:rsid w:val="00297C9A"/>
    <w:rsid w:val="002A379B"/>
    <w:rsid w:val="002B62AA"/>
    <w:rsid w:val="002B7BEC"/>
    <w:rsid w:val="002B7D8C"/>
    <w:rsid w:val="002C62B1"/>
    <w:rsid w:val="002D01C3"/>
    <w:rsid w:val="002D0894"/>
    <w:rsid w:val="002E7102"/>
    <w:rsid w:val="002F0809"/>
    <w:rsid w:val="002F0E4E"/>
    <w:rsid w:val="002F1612"/>
    <w:rsid w:val="002F4309"/>
    <w:rsid w:val="003079B7"/>
    <w:rsid w:val="00310F14"/>
    <w:rsid w:val="00311430"/>
    <w:rsid w:val="00315F84"/>
    <w:rsid w:val="003259FF"/>
    <w:rsid w:val="0033319F"/>
    <w:rsid w:val="00337B18"/>
    <w:rsid w:val="00343D5C"/>
    <w:rsid w:val="0035420B"/>
    <w:rsid w:val="00357919"/>
    <w:rsid w:val="00360D43"/>
    <w:rsid w:val="00363730"/>
    <w:rsid w:val="003656A0"/>
    <w:rsid w:val="00372AE8"/>
    <w:rsid w:val="003748F8"/>
    <w:rsid w:val="00375384"/>
    <w:rsid w:val="00376F9D"/>
    <w:rsid w:val="00381B88"/>
    <w:rsid w:val="00381D8F"/>
    <w:rsid w:val="00384883"/>
    <w:rsid w:val="00391922"/>
    <w:rsid w:val="00392F8A"/>
    <w:rsid w:val="00393096"/>
    <w:rsid w:val="003A1568"/>
    <w:rsid w:val="003A4B45"/>
    <w:rsid w:val="003B6C8E"/>
    <w:rsid w:val="003B7B53"/>
    <w:rsid w:val="003C3077"/>
    <w:rsid w:val="003C4B1B"/>
    <w:rsid w:val="003D4587"/>
    <w:rsid w:val="003D691D"/>
    <w:rsid w:val="003E1C20"/>
    <w:rsid w:val="003E35DB"/>
    <w:rsid w:val="003E3CE1"/>
    <w:rsid w:val="00400F9B"/>
    <w:rsid w:val="00407A53"/>
    <w:rsid w:val="004109E9"/>
    <w:rsid w:val="004120BB"/>
    <w:rsid w:val="004179D2"/>
    <w:rsid w:val="00423B3E"/>
    <w:rsid w:val="00432E87"/>
    <w:rsid w:val="0044616B"/>
    <w:rsid w:val="00456050"/>
    <w:rsid w:val="00457A77"/>
    <w:rsid w:val="004646B4"/>
    <w:rsid w:val="00482AC8"/>
    <w:rsid w:val="00485EFA"/>
    <w:rsid w:val="0049062A"/>
    <w:rsid w:val="004A07F8"/>
    <w:rsid w:val="004A3985"/>
    <w:rsid w:val="004A503E"/>
    <w:rsid w:val="004A6FF8"/>
    <w:rsid w:val="004B5962"/>
    <w:rsid w:val="004B7110"/>
    <w:rsid w:val="004C0880"/>
    <w:rsid w:val="004C34F5"/>
    <w:rsid w:val="004C7900"/>
    <w:rsid w:val="004D3795"/>
    <w:rsid w:val="004E075C"/>
    <w:rsid w:val="00502C89"/>
    <w:rsid w:val="0050366D"/>
    <w:rsid w:val="00504720"/>
    <w:rsid w:val="00505C6A"/>
    <w:rsid w:val="0052038C"/>
    <w:rsid w:val="005234AF"/>
    <w:rsid w:val="00523DC3"/>
    <w:rsid w:val="0052486D"/>
    <w:rsid w:val="00527792"/>
    <w:rsid w:val="00531737"/>
    <w:rsid w:val="0053456F"/>
    <w:rsid w:val="005364EA"/>
    <w:rsid w:val="0053685E"/>
    <w:rsid w:val="00542250"/>
    <w:rsid w:val="00542B52"/>
    <w:rsid w:val="00551E3D"/>
    <w:rsid w:val="00557058"/>
    <w:rsid w:val="00570E0F"/>
    <w:rsid w:val="00573162"/>
    <w:rsid w:val="00573526"/>
    <w:rsid w:val="0057369F"/>
    <w:rsid w:val="00573DDA"/>
    <w:rsid w:val="00577E4F"/>
    <w:rsid w:val="00582F53"/>
    <w:rsid w:val="005833BD"/>
    <w:rsid w:val="00583F33"/>
    <w:rsid w:val="00584CB2"/>
    <w:rsid w:val="00585020"/>
    <w:rsid w:val="005A120D"/>
    <w:rsid w:val="005A1BC1"/>
    <w:rsid w:val="005A43CC"/>
    <w:rsid w:val="005A5F6D"/>
    <w:rsid w:val="005B07E7"/>
    <w:rsid w:val="005B1103"/>
    <w:rsid w:val="005B713C"/>
    <w:rsid w:val="005B7B44"/>
    <w:rsid w:val="005D0FDD"/>
    <w:rsid w:val="005D155D"/>
    <w:rsid w:val="005D5557"/>
    <w:rsid w:val="005E1C54"/>
    <w:rsid w:val="005E4704"/>
    <w:rsid w:val="005F0E70"/>
    <w:rsid w:val="005F4675"/>
    <w:rsid w:val="005F60AA"/>
    <w:rsid w:val="005F7F0A"/>
    <w:rsid w:val="0060112A"/>
    <w:rsid w:val="00601AFA"/>
    <w:rsid w:val="00605030"/>
    <w:rsid w:val="00607F56"/>
    <w:rsid w:val="006110C9"/>
    <w:rsid w:val="0061263B"/>
    <w:rsid w:val="006151F4"/>
    <w:rsid w:val="00620FA9"/>
    <w:rsid w:val="00622D1E"/>
    <w:rsid w:val="006241A4"/>
    <w:rsid w:val="00624A08"/>
    <w:rsid w:val="00624A3C"/>
    <w:rsid w:val="006358F6"/>
    <w:rsid w:val="00643699"/>
    <w:rsid w:val="00645101"/>
    <w:rsid w:val="00646C3E"/>
    <w:rsid w:val="006533D0"/>
    <w:rsid w:val="00653C51"/>
    <w:rsid w:val="00660664"/>
    <w:rsid w:val="00662056"/>
    <w:rsid w:val="006627F2"/>
    <w:rsid w:val="00664A49"/>
    <w:rsid w:val="00665102"/>
    <w:rsid w:val="006753BA"/>
    <w:rsid w:val="00677843"/>
    <w:rsid w:val="0068009A"/>
    <w:rsid w:val="00682AA4"/>
    <w:rsid w:val="00691723"/>
    <w:rsid w:val="00695104"/>
    <w:rsid w:val="0069548E"/>
    <w:rsid w:val="006A57F9"/>
    <w:rsid w:val="006B24B0"/>
    <w:rsid w:val="006B538E"/>
    <w:rsid w:val="006B5E97"/>
    <w:rsid w:val="006C07A4"/>
    <w:rsid w:val="006C5B87"/>
    <w:rsid w:val="006C618E"/>
    <w:rsid w:val="006D1413"/>
    <w:rsid w:val="006D70F4"/>
    <w:rsid w:val="006D7C78"/>
    <w:rsid w:val="006E010A"/>
    <w:rsid w:val="006F5370"/>
    <w:rsid w:val="00716F01"/>
    <w:rsid w:val="007172EB"/>
    <w:rsid w:val="007218FF"/>
    <w:rsid w:val="00721914"/>
    <w:rsid w:val="00721E88"/>
    <w:rsid w:val="00723962"/>
    <w:rsid w:val="00727C2A"/>
    <w:rsid w:val="00735A8E"/>
    <w:rsid w:val="00736B3B"/>
    <w:rsid w:val="00740504"/>
    <w:rsid w:val="00745712"/>
    <w:rsid w:val="007511AA"/>
    <w:rsid w:val="007555F7"/>
    <w:rsid w:val="00760A73"/>
    <w:rsid w:val="00772099"/>
    <w:rsid w:val="00774506"/>
    <w:rsid w:val="00782653"/>
    <w:rsid w:val="00787DAD"/>
    <w:rsid w:val="007920F9"/>
    <w:rsid w:val="007949E6"/>
    <w:rsid w:val="007A145E"/>
    <w:rsid w:val="007A2935"/>
    <w:rsid w:val="007A3CDC"/>
    <w:rsid w:val="007A7C9B"/>
    <w:rsid w:val="007A7FD7"/>
    <w:rsid w:val="007B3BEA"/>
    <w:rsid w:val="007B67B2"/>
    <w:rsid w:val="007C0E33"/>
    <w:rsid w:val="007C4EEB"/>
    <w:rsid w:val="007D2497"/>
    <w:rsid w:val="007D24CE"/>
    <w:rsid w:val="007D63F4"/>
    <w:rsid w:val="007E5D5C"/>
    <w:rsid w:val="007F1B06"/>
    <w:rsid w:val="007F2970"/>
    <w:rsid w:val="007F2D41"/>
    <w:rsid w:val="00801F5D"/>
    <w:rsid w:val="00806AAA"/>
    <w:rsid w:val="00810201"/>
    <w:rsid w:val="00813B25"/>
    <w:rsid w:val="00817D14"/>
    <w:rsid w:val="008213E8"/>
    <w:rsid w:val="0082174C"/>
    <w:rsid w:val="008232C8"/>
    <w:rsid w:val="00827695"/>
    <w:rsid w:val="00831BBC"/>
    <w:rsid w:val="00832480"/>
    <w:rsid w:val="008401D2"/>
    <w:rsid w:val="00843E8F"/>
    <w:rsid w:val="00844703"/>
    <w:rsid w:val="008504AF"/>
    <w:rsid w:val="00850C9D"/>
    <w:rsid w:val="008621B1"/>
    <w:rsid w:val="0086319F"/>
    <w:rsid w:val="00863D0A"/>
    <w:rsid w:val="00871FF6"/>
    <w:rsid w:val="00872B44"/>
    <w:rsid w:val="00875E2D"/>
    <w:rsid w:val="00876EA7"/>
    <w:rsid w:val="00880B1D"/>
    <w:rsid w:val="008819EF"/>
    <w:rsid w:val="00884A58"/>
    <w:rsid w:val="00896591"/>
    <w:rsid w:val="0089688C"/>
    <w:rsid w:val="008A1C23"/>
    <w:rsid w:val="008A7365"/>
    <w:rsid w:val="008B0312"/>
    <w:rsid w:val="008B1A69"/>
    <w:rsid w:val="008B269E"/>
    <w:rsid w:val="008B785C"/>
    <w:rsid w:val="008C2399"/>
    <w:rsid w:val="008D5AEA"/>
    <w:rsid w:val="008E7CD0"/>
    <w:rsid w:val="0090615E"/>
    <w:rsid w:val="0091233C"/>
    <w:rsid w:val="00915849"/>
    <w:rsid w:val="00916BF8"/>
    <w:rsid w:val="00921595"/>
    <w:rsid w:val="00924E5D"/>
    <w:rsid w:val="009318C4"/>
    <w:rsid w:val="00933763"/>
    <w:rsid w:val="0093523D"/>
    <w:rsid w:val="0094609E"/>
    <w:rsid w:val="009479D8"/>
    <w:rsid w:val="00952426"/>
    <w:rsid w:val="00953C22"/>
    <w:rsid w:val="009565C4"/>
    <w:rsid w:val="009630B7"/>
    <w:rsid w:val="00963399"/>
    <w:rsid w:val="00963E76"/>
    <w:rsid w:val="009654FC"/>
    <w:rsid w:val="00972DA2"/>
    <w:rsid w:val="00982A3A"/>
    <w:rsid w:val="00984191"/>
    <w:rsid w:val="00991C7D"/>
    <w:rsid w:val="0099543A"/>
    <w:rsid w:val="009978E1"/>
    <w:rsid w:val="009A073C"/>
    <w:rsid w:val="009A7DAF"/>
    <w:rsid w:val="009B12FE"/>
    <w:rsid w:val="009B2492"/>
    <w:rsid w:val="009B288C"/>
    <w:rsid w:val="009B2A06"/>
    <w:rsid w:val="009C718C"/>
    <w:rsid w:val="009D55FD"/>
    <w:rsid w:val="009F4A37"/>
    <w:rsid w:val="00A006EC"/>
    <w:rsid w:val="00A02263"/>
    <w:rsid w:val="00A0577B"/>
    <w:rsid w:val="00A05C45"/>
    <w:rsid w:val="00A21121"/>
    <w:rsid w:val="00A26B7B"/>
    <w:rsid w:val="00A312E6"/>
    <w:rsid w:val="00A3337C"/>
    <w:rsid w:val="00A33D02"/>
    <w:rsid w:val="00A3679C"/>
    <w:rsid w:val="00A467EB"/>
    <w:rsid w:val="00A52937"/>
    <w:rsid w:val="00A61448"/>
    <w:rsid w:val="00A66EB6"/>
    <w:rsid w:val="00A73E96"/>
    <w:rsid w:val="00A768B0"/>
    <w:rsid w:val="00A76B10"/>
    <w:rsid w:val="00A82DDD"/>
    <w:rsid w:val="00A900A6"/>
    <w:rsid w:val="00A911DB"/>
    <w:rsid w:val="00A94911"/>
    <w:rsid w:val="00AA171B"/>
    <w:rsid w:val="00AA436F"/>
    <w:rsid w:val="00AA7C57"/>
    <w:rsid w:val="00AB5404"/>
    <w:rsid w:val="00AB54CF"/>
    <w:rsid w:val="00AC1305"/>
    <w:rsid w:val="00AC7556"/>
    <w:rsid w:val="00AD1E4A"/>
    <w:rsid w:val="00AD4C9D"/>
    <w:rsid w:val="00AD4EFD"/>
    <w:rsid w:val="00AD5F4E"/>
    <w:rsid w:val="00AD7DE2"/>
    <w:rsid w:val="00AE45C0"/>
    <w:rsid w:val="00AF4AE3"/>
    <w:rsid w:val="00B0623B"/>
    <w:rsid w:val="00B213EB"/>
    <w:rsid w:val="00B23B5B"/>
    <w:rsid w:val="00B2723D"/>
    <w:rsid w:val="00B32A8C"/>
    <w:rsid w:val="00B35361"/>
    <w:rsid w:val="00B37EA2"/>
    <w:rsid w:val="00B43A80"/>
    <w:rsid w:val="00B734F8"/>
    <w:rsid w:val="00B759B6"/>
    <w:rsid w:val="00B80483"/>
    <w:rsid w:val="00B816C3"/>
    <w:rsid w:val="00B83249"/>
    <w:rsid w:val="00B863B3"/>
    <w:rsid w:val="00B871E4"/>
    <w:rsid w:val="00B94F1C"/>
    <w:rsid w:val="00B955F7"/>
    <w:rsid w:val="00BA4EBC"/>
    <w:rsid w:val="00BA4F34"/>
    <w:rsid w:val="00BB23F0"/>
    <w:rsid w:val="00BC0C55"/>
    <w:rsid w:val="00BC2660"/>
    <w:rsid w:val="00BC538D"/>
    <w:rsid w:val="00BC6BFA"/>
    <w:rsid w:val="00BE0CD7"/>
    <w:rsid w:val="00BE1D85"/>
    <w:rsid w:val="00BE498B"/>
    <w:rsid w:val="00BE7B1D"/>
    <w:rsid w:val="00BF051C"/>
    <w:rsid w:val="00BF0FD6"/>
    <w:rsid w:val="00BF4B1F"/>
    <w:rsid w:val="00BF4E90"/>
    <w:rsid w:val="00C07E7F"/>
    <w:rsid w:val="00C22E9C"/>
    <w:rsid w:val="00C23400"/>
    <w:rsid w:val="00C237B4"/>
    <w:rsid w:val="00C26766"/>
    <w:rsid w:val="00C27737"/>
    <w:rsid w:val="00C27FE2"/>
    <w:rsid w:val="00C37042"/>
    <w:rsid w:val="00C37176"/>
    <w:rsid w:val="00C443F5"/>
    <w:rsid w:val="00C46B08"/>
    <w:rsid w:val="00C46C60"/>
    <w:rsid w:val="00C563CB"/>
    <w:rsid w:val="00C633B4"/>
    <w:rsid w:val="00C6348F"/>
    <w:rsid w:val="00C660CF"/>
    <w:rsid w:val="00C67A94"/>
    <w:rsid w:val="00C71BFB"/>
    <w:rsid w:val="00C744E4"/>
    <w:rsid w:val="00C74797"/>
    <w:rsid w:val="00C765C5"/>
    <w:rsid w:val="00C7700B"/>
    <w:rsid w:val="00C83D2F"/>
    <w:rsid w:val="00C85A87"/>
    <w:rsid w:val="00C872C7"/>
    <w:rsid w:val="00C9151A"/>
    <w:rsid w:val="00C921A0"/>
    <w:rsid w:val="00CA3AAB"/>
    <w:rsid w:val="00CC2A4A"/>
    <w:rsid w:val="00CC7ABA"/>
    <w:rsid w:val="00CD3832"/>
    <w:rsid w:val="00CE362E"/>
    <w:rsid w:val="00CE3B10"/>
    <w:rsid w:val="00CF0A4A"/>
    <w:rsid w:val="00D075F8"/>
    <w:rsid w:val="00D10D0B"/>
    <w:rsid w:val="00D12D5F"/>
    <w:rsid w:val="00D15156"/>
    <w:rsid w:val="00D152BD"/>
    <w:rsid w:val="00D17180"/>
    <w:rsid w:val="00D22A2A"/>
    <w:rsid w:val="00D2346B"/>
    <w:rsid w:val="00D245FB"/>
    <w:rsid w:val="00D24B28"/>
    <w:rsid w:val="00D2574E"/>
    <w:rsid w:val="00D26CA8"/>
    <w:rsid w:val="00D27AB3"/>
    <w:rsid w:val="00D27B11"/>
    <w:rsid w:val="00D31315"/>
    <w:rsid w:val="00D40205"/>
    <w:rsid w:val="00D40E94"/>
    <w:rsid w:val="00D44D7E"/>
    <w:rsid w:val="00D468FF"/>
    <w:rsid w:val="00D659B8"/>
    <w:rsid w:val="00D766B0"/>
    <w:rsid w:val="00D84FB8"/>
    <w:rsid w:val="00D90A01"/>
    <w:rsid w:val="00D90BDC"/>
    <w:rsid w:val="00DA3F00"/>
    <w:rsid w:val="00DA3FB9"/>
    <w:rsid w:val="00DA529A"/>
    <w:rsid w:val="00DA6361"/>
    <w:rsid w:val="00DA7520"/>
    <w:rsid w:val="00DC09A3"/>
    <w:rsid w:val="00DC6108"/>
    <w:rsid w:val="00DD2017"/>
    <w:rsid w:val="00DD491A"/>
    <w:rsid w:val="00DD548F"/>
    <w:rsid w:val="00DD660D"/>
    <w:rsid w:val="00E020EB"/>
    <w:rsid w:val="00E0426C"/>
    <w:rsid w:val="00E04A33"/>
    <w:rsid w:val="00E04B5F"/>
    <w:rsid w:val="00E0635A"/>
    <w:rsid w:val="00E11BB7"/>
    <w:rsid w:val="00E13E99"/>
    <w:rsid w:val="00E140ED"/>
    <w:rsid w:val="00E15533"/>
    <w:rsid w:val="00E16B31"/>
    <w:rsid w:val="00E20A5B"/>
    <w:rsid w:val="00E26C80"/>
    <w:rsid w:val="00E33589"/>
    <w:rsid w:val="00E476B0"/>
    <w:rsid w:val="00E70AF3"/>
    <w:rsid w:val="00E73548"/>
    <w:rsid w:val="00E75182"/>
    <w:rsid w:val="00E775B3"/>
    <w:rsid w:val="00E86D68"/>
    <w:rsid w:val="00E91A52"/>
    <w:rsid w:val="00EA0A21"/>
    <w:rsid w:val="00EA1D24"/>
    <w:rsid w:val="00EA417D"/>
    <w:rsid w:val="00EB5B39"/>
    <w:rsid w:val="00EC1194"/>
    <w:rsid w:val="00ED76AE"/>
    <w:rsid w:val="00EE6207"/>
    <w:rsid w:val="00EE7601"/>
    <w:rsid w:val="00EF2127"/>
    <w:rsid w:val="00EF4E62"/>
    <w:rsid w:val="00F139B9"/>
    <w:rsid w:val="00F215B1"/>
    <w:rsid w:val="00F2221F"/>
    <w:rsid w:val="00F3161D"/>
    <w:rsid w:val="00F415B0"/>
    <w:rsid w:val="00F507E9"/>
    <w:rsid w:val="00F52F10"/>
    <w:rsid w:val="00F556CE"/>
    <w:rsid w:val="00F66CAE"/>
    <w:rsid w:val="00F672EE"/>
    <w:rsid w:val="00F71E88"/>
    <w:rsid w:val="00F7206F"/>
    <w:rsid w:val="00F736EB"/>
    <w:rsid w:val="00F75F0F"/>
    <w:rsid w:val="00F82B55"/>
    <w:rsid w:val="00FA1A97"/>
    <w:rsid w:val="00FA280D"/>
    <w:rsid w:val="00FA4893"/>
    <w:rsid w:val="00FB4A43"/>
    <w:rsid w:val="00FB6436"/>
    <w:rsid w:val="00FC4645"/>
    <w:rsid w:val="00FC6E5C"/>
    <w:rsid w:val="00FD27E7"/>
    <w:rsid w:val="00FD70B0"/>
    <w:rsid w:val="00FE335B"/>
    <w:rsid w:val="00FF031D"/>
    <w:rsid w:val="00FF518F"/>
    <w:rsid w:val="00FF59C7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1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1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an\AppData\Local\Microsoft\Windows\Temporary%20Internet%20Files\Content.Outlook\0D1I923B\&#1044;&#1086;&#1075;&#1086;&#1074;&#1086;&#1088;%20&#1087;&#1086;&#1089;&#1090;&#1072;&#1074;&#1082;&#1080;%20&#1085;&#1072;%20&#1086;&#1076;&#1085;&#1091;%20&#1079;&#1072;&#1082;&#1091;&#1087;&#1082;&#1091;_&#1079;&#1072;&#1084;_&#1073;&#1077;&#1079;&#1085;&#1072;&#1082;&#1083;3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921F1-13B0-4B26-ABB7-5AAEA3C6F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поставки на одну закупку_зам_безнакл30</Template>
  <TotalTime>275</TotalTime>
  <Pages>12</Pages>
  <Words>5514</Words>
  <Characters>31436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ПОСТАВКИ</vt:lpstr>
    </vt:vector>
  </TitlesOfParts>
  <Company>Drugba</Company>
  <LinksUpToDate>false</LinksUpToDate>
  <CharactersWithSpaces>36877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ПОСТАВКИ</dc:title>
  <dc:creator>Buran</dc:creator>
  <cp:lastModifiedBy>AD</cp:lastModifiedBy>
  <cp:revision>43</cp:revision>
  <cp:lastPrinted>2020-03-19T01:43:00Z</cp:lastPrinted>
  <dcterms:created xsi:type="dcterms:W3CDTF">2020-03-10T05:16:00Z</dcterms:created>
  <dcterms:modified xsi:type="dcterms:W3CDTF">2020-06-05T05:16:00Z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